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AA554A" w14:textId="067DB345" w:rsidR="00743D20" w:rsidRDefault="00743D20" w:rsidP="00743D20">
      <w:pPr>
        <w:tabs>
          <w:tab w:val="center" w:pos="4536"/>
          <w:tab w:val="right" w:pos="8280"/>
          <w:tab w:val="right" w:pos="9639"/>
        </w:tabs>
        <w:spacing w:after="0"/>
        <w:rPr>
          <w:rFonts w:ascii="Arial" w:hAnsi="Arial" w:cs="Arial"/>
          <w:b/>
          <w:bCs/>
        </w:rPr>
      </w:pPr>
      <w:r w:rsidRPr="009C2442">
        <w:rPr>
          <w:rFonts w:ascii="Arial" w:hAnsi="Arial" w:cs="Arial"/>
          <w:b/>
          <w:bCs/>
        </w:rPr>
        <w:t xml:space="preserve">3GPP TSG RAN WG1 Meeting 90bis </w:t>
      </w:r>
      <w:r w:rsidRPr="009C2442">
        <w:rPr>
          <w:rFonts w:ascii="Arial" w:eastAsia="MS Mincho" w:hAnsi="Arial" w:cs="Arial"/>
          <w:b/>
          <w:bCs/>
          <w:lang w:eastAsia="ja-JP"/>
        </w:rPr>
        <w:tab/>
      </w:r>
      <w:r>
        <w:rPr>
          <w:rFonts w:ascii="Arial" w:eastAsia="MS Mincho" w:hAnsi="Arial" w:cs="Arial"/>
          <w:b/>
          <w:bCs/>
          <w:lang w:eastAsia="ja-JP"/>
        </w:rPr>
        <w:tab/>
      </w:r>
      <w:r w:rsidRPr="007E4C29">
        <w:rPr>
          <w:rFonts w:ascii="Arial" w:eastAsia="MS Mincho" w:hAnsi="Arial" w:cs="Arial"/>
          <w:b/>
          <w:bCs/>
          <w:lang w:eastAsia="ja-JP"/>
        </w:rPr>
        <w:t xml:space="preserve">             </w:t>
      </w:r>
      <w:r w:rsidR="00FF518A" w:rsidRPr="007E4C29">
        <w:rPr>
          <w:rFonts w:ascii="Arial" w:eastAsia="MS Mincho" w:hAnsi="Arial" w:cs="Arial"/>
          <w:b/>
          <w:bCs/>
          <w:lang w:eastAsia="ja-JP"/>
        </w:rPr>
        <w:t xml:space="preserve">         </w:t>
      </w:r>
      <w:r w:rsidRPr="007E4C29">
        <w:rPr>
          <w:rFonts w:ascii="Arial" w:eastAsia="MS Mincho" w:hAnsi="Arial" w:cs="Arial"/>
          <w:b/>
          <w:bCs/>
          <w:lang w:eastAsia="ja-JP"/>
        </w:rPr>
        <w:t xml:space="preserve"> </w:t>
      </w:r>
      <w:r w:rsidR="00FF518A" w:rsidRPr="007E4C29">
        <w:rPr>
          <w:rFonts w:ascii="Arial" w:eastAsia="MS Mincho" w:hAnsi="Arial" w:cs="Arial"/>
          <w:b/>
          <w:bCs/>
          <w:lang w:eastAsia="ja-JP"/>
        </w:rPr>
        <w:t xml:space="preserve">                                       </w:t>
      </w:r>
      <w:r w:rsidRPr="007E4C29">
        <w:rPr>
          <w:rFonts w:ascii="Arial" w:eastAsia="MS Mincho" w:hAnsi="Arial" w:cs="Arial"/>
          <w:b/>
          <w:bCs/>
          <w:lang w:eastAsia="ja-JP"/>
        </w:rPr>
        <w:t xml:space="preserve"> </w:t>
      </w:r>
      <w:r w:rsidRPr="007E4C29">
        <w:rPr>
          <w:rFonts w:ascii="Arial" w:hAnsi="Arial" w:cs="Arial"/>
          <w:b/>
          <w:bCs/>
        </w:rPr>
        <w:t>R1-1</w:t>
      </w:r>
      <w:r w:rsidRPr="007E4C29">
        <w:rPr>
          <w:rFonts w:ascii="Arial" w:eastAsia="MS Mincho" w:hAnsi="Arial" w:cs="Arial"/>
          <w:b/>
          <w:bCs/>
          <w:lang w:eastAsia="ja-JP"/>
        </w:rPr>
        <w:t>7</w:t>
      </w:r>
      <w:r w:rsidR="007E4C29" w:rsidRPr="007E4C29">
        <w:rPr>
          <w:rFonts w:ascii="Arial" w:eastAsia="MS Mincho" w:hAnsi="Arial" w:cs="Arial"/>
          <w:b/>
          <w:bCs/>
          <w:lang w:eastAsia="ja-JP"/>
        </w:rPr>
        <w:t>18448</w:t>
      </w:r>
    </w:p>
    <w:p w14:paraId="64838606" w14:textId="45173072" w:rsidR="00743D20" w:rsidRPr="00743D20" w:rsidRDefault="00743D20" w:rsidP="00743D20">
      <w:pPr>
        <w:tabs>
          <w:tab w:val="center" w:pos="4536"/>
          <w:tab w:val="right" w:pos="8280"/>
          <w:tab w:val="right" w:pos="9639"/>
        </w:tabs>
        <w:spacing w:after="0"/>
        <w:rPr>
          <w:rFonts w:ascii="Arial" w:hAnsi="Arial" w:cs="Arial"/>
          <w:b/>
          <w:bCs/>
        </w:rPr>
      </w:pPr>
      <w:r w:rsidRPr="009C2442">
        <w:rPr>
          <w:rFonts w:ascii="Arial" w:eastAsia="MS Mincho" w:hAnsi="Arial" w:cs="Arial"/>
          <w:b/>
          <w:bCs/>
          <w:lang w:eastAsia="ja-JP"/>
        </w:rPr>
        <w:t>Prague, CZ, 9</w:t>
      </w:r>
      <w:r w:rsidRPr="009C2442">
        <w:rPr>
          <w:rFonts w:ascii="Arial" w:eastAsia="MS Mincho" w:hAnsi="Arial" w:cs="Arial"/>
          <w:b/>
          <w:bCs/>
          <w:vertAlign w:val="superscript"/>
          <w:lang w:eastAsia="ja-JP"/>
        </w:rPr>
        <w:t>th</w:t>
      </w:r>
      <w:r w:rsidRPr="009C2442">
        <w:rPr>
          <w:rFonts w:ascii="Arial" w:eastAsia="MS Mincho" w:hAnsi="Arial" w:cs="Arial"/>
          <w:b/>
          <w:bCs/>
          <w:lang w:eastAsia="ja-JP"/>
        </w:rPr>
        <w:t xml:space="preserve"> – 13</w:t>
      </w:r>
      <w:r w:rsidRPr="009C2442">
        <w:rPr>
          <w:rFonts w:ascii="Arial" w:eastAsia="MS Mincho" w:hAnsi="Arial" w:cs="Arial"/>
          <w:b/>
          <w:bCs/>
          <w:vertAlign w:val="superscript"/>
          <w:lang w:eastAsia="ja-JP"/>
        </w:rPr>
        <w:t>th</w:t>
      </w:r>
      <w:r w:rsidRPr="009C2442">
        <w:rPr>
          <w:rFonts w:ascii="Arial" w:eastAsia="MS Mincho" w:hAnsi="Arial" w:cs="Arial" w:hint="eastAsia"/>
          <w:b/>
          <w:bCs/>
          <w:lang w:eastAsia="ja-JP"/>
        </w:rPr>
        <w:t xml:space="preserve">, </w:t>
      </w:r>
      <w:r w:rsidRPr="009C2442">
        <w:rPr>
          <w:rFonts w:ascii="Arial" w:hAnsi="Arial" w:cs="Arial"/>
          <w:b/>
          <w:bCs/>
        </w:rPr>
        <w:t>October 201</w:t>
      </w:r>
      <w:r w:rsidRPr="009C2442">
        <w:rPr>
          <w:rFonts w:ascii="Arial" w:eastAsia="MS Mincho" w:hAnsi="Arial" w:cs="Arial" w:hint="eastAsia"/>
          <w:b/>
          <w:bCs/>
          <w:lang w:eastAsia="ja-JP"/>
        </w:rPr>
        <w:t>7</w:t>
      </w:r>
    </w:p>
    <w:p w14:paraId="24B99369" w14:textId="77777777" w:rsidR="00743D20" w:rsidRPr="009C2442" w:rsidRDefault="00743D20" w:rsidP="00743D20">
      <w:pPr>
        <w:pStyle w:val="Header"/>
        <w:tabs>
          <w:tab w:val="left" w:pos="1800"/>
        </w:tabs>
        <w:ind w:left="1800" w:hanging="1800"/>
      </w:pPr>
    </w:p>
    <w:p w14:paraId="7E58E6F3" w14:textId="77777777" w:rsidR="00743D20" w:rsidRPr="00F653CA" w:rsidRDefault="00743D20" w:rsidP="00743D20">
      <w:pPr>
        <w:pStyle w:val="Header"/>
        <w:tabs>
          <w:tab w:val="left" w:pos="1800"/>
        </w:tabs>
        <w:ind w:left="1800" w:hanging="1800"/>
      </w:pPr>
      <w:r w:rsidRPr="00F653CA">
        <w:t>Source:</w:t>
      </w:r>
      <w:r w:rsidRPr="00F653CA">
        <w:tab/>
        <w:t>Ericsson</w:t>
      </w:r>
    </w:p>
    <w:p w14:paraId="33A1073E" w14:textId="77777777" w:rsidR="00743D20" w:rsidRPr="00F653CA" w:rsidRDefault="00743D20" w:rsidP="00743D20">
      <w:pPr>
        <w:pStyle w:val="Header"/>
        <w:tabs>
          <w:tab w:val="left" w:pos="1800"/>
        </w:tabs>
      </w:pPr>
      <w:r w:rsidRPr="00F653CA">
        <w:t>Title:</w:t>
      </w:r>
      <w:bookmarkStart w:id="0" w:name="Title"/>
      <w:bookmarkEnd w:id="0"/>
      <w:r w:rsidRPr="00F653CA">
        <w:tab/>
      </w:r>
      <w:r>
        <w:t>Remaining d</w:t>
      </w:r>
      <w:r w:rsidRPr="00F653CA">
        <w:t xml:space="preserve">etails </w:t>
      </w:r>
      <w:r>
        <w:t xml:space="preserve">on </w:t>
      </w:r>
      <w:r w:rsidRPr="00F653CA">
        <w:t>DMRS design</w:t>
      </w:r>
    </w:p>
    <w:p w14:paraId="439F9EE1" w14:textId="77777777" w:rsidR="00743D20" w:rsidRPr="00F653CA" w:rsidRDefault="00743D20" w:rsidP="00743D20">
      <w:pPr>
        <w:pStyle w:val="Header"/>
        <w:tabs>
          <w:tab w:val="left" w:pos="1800"/>
          <w:tab w:val="center" w:pos="4703"/>
        </w:tabs>
      </w:pPr>
      <w:r w:rsidRPr="00F653CA">
        <w:t>Agenda Item:</w:t>
      </w:r>
      <w:bookmarkStart w:id="1" w:name="Source"/>
      <w:bookmarkEnd w:id="1"/>
      <w:r w:rsidRPr="00F653CA">
        <w:tab/>
      </w:r>
      <w:r>
        <w:t>7.2.3.3</w:t>
      </w:r>
    </w:p>
    <w:p w14:paraId="5D9EF0E8" w14:textId="77777777" w:rsidR="00743D20" w:rsidRPr="009D2B97" w:rsidRDefault="00743D20" w:rsidP="00743D20">
      <w:pPr>
        <w:pStyle w:val="Header"/>
        <w:tabs>
          <w:tab w:val="left" w:pos="1800"/>
        </w:tabs>
      </w:pPr>
      <w:r w:rsidRPr="00F653CA">
        <w:t>Document for:</w:t>
      </w:r>
      <w:r w:rsidRPr="00F653CA">
        <w:tab/>
      </w:r>
      <w:bookmarkStart w:id="2" w:name="DocumentFor"/>
      <w:bookmarkEnd w:id="2"/>
      <w:r w:rsidRPr="00F653CA">
        <w:t>Discussion and Decision</w:t>
      </w:r>
    </w:p>
    <w:p w14:paraId="72B2365A" w14:textId="77777777" w:rsidR="00E90E49" w:rsidRPr="00CE0424" w:rsidRDefault="007F75D5" w:rsidP="00CE0424">
      <w:pPr>
        <w:pStyle w:val="Heading1"/>
      </w:pPr>
      <w:r>
        <w:t>Introduction</w:t>
      </w:r>
    </w:p>
    <w:p w14:paraId="793974FB" w14:textId="77777777" w:rsidR="00743D20" w:rsidRDefault="00743D20" w:rsidP="00743D20">
      <w:pPr>
        <w:pStyle w:val="BodyText"/>
      </w:pPr>
      <w:bookmarkStart w:id="3" w:name="_Ref178064866"/>
      <w:r>
        <w:t>In this contribution, we address the remaining details on the DMRS design for both UL and DL.</w:t>
      </w:r>
    </w:p>
    <w:p w14:paraId="1DD993FB" w14:textId="057727AB" w:rsidR="00743D20" w:rsidRDefault="00743D20" w:rsidP="00CE0424">
      <w:pPr>
        <w:pStyle w:val="Heading1"/>
      </w:pPr>
      <w:r>
        <w:t>DL DMRS patterns</w:t>
      </w:r>
    </w:p>
    <w:p w14:paraId="22DDDCCD" w14:textId="7B533EC5" w:rsidR="00743D20" w:rsidRDefault="00743D20" w:rsidP="00743D20">
      <w:pPr>
        <w:pStyle w:val="Heading2"/>
      </w:pPr>
      <w:r>
        <w:t>Default DL DMRS pattern</w:t>
      </w:r>
    </w:p>
    <w:p w14:paraId="051D3EBD" w14:textId="68C9DADA" w:rsidR="00743D20" w:rsidRDefault="00743D20" w:rsidP="00743D20">
      <w:pPr>
        <w:pStyle w:val="BodyText"/>
      </w:pPr>
      <w:r>
        <w:t xml:space="preserve">A default DMRS pattern will be needed for receiving messages via PDSCH before a UE has been RRC configured. The design of the default DMRS pattern must be robust and provide sufficiently accurate channel estimates at low SINRs, high Doppler spreads and large channel delay spreads. In other words, a default DMRS pattern should be dense in both frequency and time but there would be a trade-off between additional overhead for channel processing gain versus reduced coding gain for messages with fixed transport block sizes. </w:t>
      </w:r>
    </w:p>
    <w:p w14:paraId="4DFC9EF1" w14:textId="34709E2D" w:rsidR="00743D20" w:rsidRDefault="00743D20" w:rsidP="00743D20">
      <w:pPr>
        <w:pStyle w:val="BodyText"/>
      </w:pPr>
      <w:r>
        <w:t>In the pr</w:t>
      </w:r>
      <w:r w:rsidR="00FF518A">
        <w:t xml:space="preserve">evious RAN1 a working assumption was made </w:t>
      </w:r>
      <w:r>
        <w:t>that DMRS configuration 1 is used for broadcast and multicast:</w:t>
      </w:r>
    </w:p>
    <w:p w14:paraId="6F6A6BEC" w14:textId="77777777" w:rsidR="00743D20" w:rsidRPr="00724130" w:rsidRDefault="00743D20" w:rsidP="00743D20">
      <w:pPr>
        <w:pStyle w:val="ListParagraph"/>
        <w:numPr>
          <w:ilvl w:val="0"/>
          <w:numId w:val="17"/>
        </w:numPr>
        <w:spacing w:after="0"/>
      </w:pPr>
      <w:r w:rsidRPr="00724130">
        <w:t>For broadcast/multicast PDSCH (other than PBCH): support using the front-load DMRS Configuration 1</w:t>
      </w:r>
    </w:p>
    <w:p w14:paraId="60BB3DE9" w14:textId="77777777" w:rsidR="00743D20" w:rsidRDefault="00743D20" w:rsidP="00743D20">
      <w:pPr>
        <w:numPr>
          <w:ilvl w:val="1"/>
          <w:numId w:val="17"/>
        </w:numPr>
        <w:tabs>
          <w:tab w:val="num" w:pos="720"/>
          <w:tab w:val="left" w:pos="1440"/>
        </w:tabs>
        <w:overflowPunct/>
        <w:autoSpaceDE/>
        <w:autoSpaceDN/>
        <w:adjustRightInd/>
        <w:spacing w:after="0"/>
        <w:jc w:val="left"/>
        <w:textAlignment w:val="auto"/>
        <w:rPr>
          <w:rFonts w:eastAsia="MS Mincho"/>
          <w:lang w:eastAsia="ja-JP"/>
        </w:rPr>
      </w:pPr>
      <w:r>
        <w:rPr>
          <w:rFonts w:eastAsia="MS Mincho"/>
          <w:lang w:eastAsia="ja-JP"/>
        </w:rPr>
        <w:t xml:space="preserve">FFS: Whether the above applies for unicast PDSCH transmission before RRC connection </w:t>
      </w:r>
    </w:p>
    <w:p w14:paraId="0A42F32F" w14:textId="77777777" w:rsidR="00743D20" w:rsidRPr="0010543C" w:rsidRDefault="00743D20" w:rsidP="00743D20">
      <w:pPr>
        <w:tabs>
          <w:tab w:val="num" w:pos="720"/>
          <w:tab w:val="left" w:pos="1440"/>
        </w:tabs>
        <w:ind w:left="1440"/>
        <w:rPr>
          <w:rFonts w:eastAsia="MS Mincho"/>
          <w:lang w:eastAsia="ja-JP"/>
        </w:rPr>
      </w:pPr>
    </w:p>
    <w:p w14:paraId="4577F5E4" w14:textId="3AC3622B" w:rsidR="00743D20" w:rsidRDefault="00743D20" w:rsidP="00743D20">
      <w:pPr>
        <w:pStyle w:val="BodyText"/>
      </w:pPr>
      <w:r>
        <w:t>An open issue is whether the same default pattern is used for unicast before RRC connection, e.g. to receive the actual RRC configuration. Such message can be quite large, up to 1000 bits or even more if more advanced functionality is introduced.</w:t>
      </w:r>
    </w:p>
    <w:p w14:paraId="7499D965" w14:textId="3D1778B5" w:rsidR="0002225F" w:rsidRDefault="0002225F" w:rsidP="00743D20">
      <w:pPr>
        <w:pStyle w:val="BodyText"/>
      </w:pPr>
      <w:r>
        <w:t>We have performed a set of evaluations, see [1], to validate the working assumption and has come to the conclusion that it can be confirmed.</w:t>
      </w:r>
    </w:p>
    <w:p w14:paraId="5AE08E6E" w14:textId="4FC31011" w:rsidR="00743D20" w:rsidRDefault="00743D20" w:rsidP="00743D20">
      <w:pPr>
        <w:pStyle w:val="BodyText"/>
      </w:pPr>
      <w:r>
        <w:t xml:space="preserve">Moreover, it has been agreed to use at least two additional DMRS symbols for the default DMRS pattern and based on our </w:t>
      </w:r>
      <w:r w:rsidRPr="00A3114C">
        <w:t>e</w:t>
      </w:r>
      <w:r w:rsidR="00A3114C" w:rsidRPr="00A3114C">
        <w:t xml:space="preserve">valuations (see results in </w:t>
      </w:r>
      <w:r w:rsidR="00A3114C" w:rsidRPr="00A3114C">
        <w:fldChar w:fldCharType="begin"/>
      </w:r>
      <w:r w:rsidR="00A3114C" w:rsidRPr="00A3114C">
        <w:instrText xml:space="preserve"> REF _Ref478147625 \r \h </w:instrText>
      </w:r>
      <w:r w:rsidR="00A3114C">
        <w:instrText xml:space="preserve"> \* MERGEFORMAT </w:instrText>
      </w:r>
      <w:r w:rsidR="00A3114C" w:rsidRPr="00A3114C">
        <w:fldChar w:fldCharType="separate"/>
      </w:r>
      <w:r w:rsidR="00860A2F">
        <w:t>[1]</w:t>
      </w:r>
      <w:r w:rsidR="00A3114C" w:rsidRPr="00A3114C">
        <w:fldChar w:fldCharType="end"/>
      </w:r>
      <w:r w:rsidRPr="00A3114C">
        <w:t>),</w:t>
      </w:r>
      <w:r>
        <w:t xml:space="preserve"> we see </w:t>
      </w:r>
      <w:r w:rsidRPr="00985D16">
        <w:t>that two additional outperforms three additional</w:t>
      </w:r>
      <w:r>
        <w:t xml:space="preserve"> DMRS symbols.</w:t>
      </w:r>
    </w:p>
    <w:p w14:paraId="47398364" w14:textId="64133160" w:rsidR="00743D20" w:rsidRDefault="00743D20" w:rsidP="00743D20">
      <w:pPr>
        <w:pStyle w:val="Proposal"/>
      </w:pPr>
      <w:bookmarkStart w:id="4" w:name="_Toc494352385"/>
      <w:bookmarkStart w:id="5" w:name="_Toc494352411"/>
      <w:bookmarkStart w:id="6" w:name="_Toc494356594"/>
      <w:bookmarkStart w:id="7" w:name="_Toc494356675"/>
      <w:bookmarkStart w:id="8" w:name="_Toc494368400"/>
      <w:bookmarkStart w:id="9" w:name="_Toc494370561"/>
      <w:bookmarkStart w:id="10" w:name="_Toc494391436"/>
      <w:bookmarkStart w:id="11" w:name="_Toc494713959"/>
      <w:bookmarkStart w:id="12" w:name="_Toc494742478"/>
      <w:r>
        <w:t>Confirm WA for default pattern f</w:t>
      </w:r>
      <w:r w:rsidRPr="00832850">
        <w:t>or broadcast/mu</w:t>
      </w:r>
      <w:r>
        <w:t xml:space="preserve">lticast PDSCH </w:t>
      </w:r>
      <w:r w:rsidRPr="00724130">
        <w:t>using the front-load DMRS Configuration 1</w:t>
      </w:r>
      <w:r>
        <w:t xml:space="preserve"> with </w:t>
      </w:r>
      <w:r w:rsidRPr="00985D16">
        <w:t>two additional</w:t>
      </w:r>
      <w:r>
        <w:t xml:space="preserve"> </w:t>
      </w:r>
      <w:r w:rsidRPr="00985D16">
        <w:t>DMRS symbols (1+1+1) and</w:t>
      </w:r>
      <w:r>
        <w:t xml:space="preserve"> use the same pattern for unicast transmissions befo</w:t>
      </w:r>
      <w:r w:rsidR="00E6494B">
        <w:t xml:space="preserve">re RRC configuration. Also, it is preferred using non- </w:t>
      </w:r>
      <w:r>
        <w:t>FDM between DMRS and single-port transmission of PDSCH.</w:t>
      </w:r>
      <w:bookmarkEnd w:id="4"/>
      <w:bookmarkEnd w:id="5"/>
      <w:bookmarkEnd w:id="6"/>
      <w:bookmarkEnd w:id="7"/>
      <w:bookmarkEnd w:id="8"/>
      <w:bookmarkEnd w:id="9"/>
      <w:bookmarkEnd w:id="10"/>
      <w:bookmarkEnd w:id="11"/>
      <w:bookmarkEnd w:id="12"/>
    </w:p>
    <w:p w14:paraId="163CABAC" w14:textId="77777777" w:rsidR="00743D20" w:rsidRDefault="00743D20" w:rsidP="00743D20">
      <w:pPr>
        <w:pStyle w:val="Proposal"/>
        <w:numPr>
          <w:ilvl w:val="0"/>
          <w:numId w:val="0"/>
        </w:numPr>
      </w:pPr>
    </w:p>
    <w:p w14:paraId="53CBEBF8" w14:textId="77777777" w:rsidR="00743D20" w:rsidRPr="00743D20" w:rsidRDefault="00743D20" w:rsidP="00743D20">
      <w:pPr>
        <w:pStyle w:val="Heading2"/>
      </w:pPr>
      <w:r w:rsidRPr="00743D20">
        <w:t>DMRS pattern selection dependence on slot format</w:t>
      </w:r>
    </w:p>
    <w:p w14:paraId="79356A31" w14:textId="6111B43B" w:rsidR="00743D20" w:rsidRDefault="00743D20" w:rsidP="00743D20">
      <w:pPr>
        <w:pStyle w:val="BodyText"/>
      </w:pPr>
      <w:r>
        <w:t>For the 2+2 DMRS mapping case, it is still an open issue on which pattern to use for which slot format. As general rules, extrapolation of more than 2 PDSCH OFDM symbols after the last DMRS symbol should not be used and that we should have at least one PDSCH symbol after the last DMRS symbol for the nominal pattern (e.g. used in FDD). Also, 2+2 patterns when the front loaded are mapped to 4</w:t>
      </w:r>
      <w:r w:rsidRPr="007265D5">
        <w:rPr>
          <w:vertAlign w:val="superscript"/>
        </w:rPr>
        <w:t>th</w:t>
      </w:r>
      <w:r>
        <w:t xml:space="preserve"> and 5</w:t>
      </w:r>
      <w:r w:rsidRPr="007265D5">
        <w:rPr>
          <w:vertAlign w:val="superscript"/>
        </w:rPr>
        <w:t>th</w:t>
      </w:r>
      <w:r>
        <w:t xml:space="preserve"> symbol are missing. These design principles gives these patterns</w:t>
      </w:r>
    </w:p>
    <w:p w14:paraId="7F3C31AB" w14:textId="6C61D856" w:rsidR="00743D20" w:rsidRPr="00C436FD" w:rsidRDefault="00743D20" w:rsidP="00743D20">
      <w:pPr>
        <w:pStyle w:val="Proposal"/>
      </w:pPr>
      <w:bookmarkStart w:id="13" w:name="_Toc494352386"/>
      <w:bookmarkStart w:id="14" w:name="_Toc494352412"/>
      <w:bookmarkStart w:id="15" w:name="_Toc494356595"/>
      <w:bookmarkStart w:id="16" w:name="_Toc494356676"/>
      <w:bookmarkStart w:id="17" w:name="_Toc494368401"/>
      <w:bookmarkStart w:id="18" w:name="_Toc494370562"/>
      <w:bookmarkStart w:id="19" w:name="_Toc494391437"/>
      <w:bookmarkStart w:id="20" w:name="_Toc494713960"/>
      <w:bookmarkStart w:id="21" w:name="_Toc494742479"/>
      <w:r>
        <w:t xml:space="preserve">For 2+2 DMRS mapping case in DL, support </w:t>
      </w:r>
      <w:bookmarkEnd w:id="13"/>
      <w:bookmarkEnd w:id="14"/>
      <w:bookmarkEnd w:id="15"/>
      <w:bookmarkEnd w:id="16"/>
      <w:bookmarkEnd w:id="17"/>
      <w:bookmarkEnd w:id="18"/>
      <w:bookmarkEnd w:id="19"/>
      <w:r w:rsidR="004F4807">
        <w:t>one additional 2-symbol DMRS in symbols {11,12} if the PDSCH ends in symbol 12,13 or 14 and in symbols {9,10} if the PDSCH ends in symbol 10,11.</w:t>
      </w:r>
      <w:bookmarkEnd w:id="20"/>
      <w:bookmarkEnd w:id="21"/>
      <w:r w:rsidR="004F4807">
        <w:t xml:space="preserve"> </w:t>
      </w:r>
    </w:p>
    <w:p w14:paraId="5E34E0C6" w14:textId="77777777" w:rsidR="00DD2441" w:rsidRPr="008072ED" w:rsidRDefault="00DD2441" w:rsidP="00743D20">
      <w:pPr>
        <w:pStyle w:val="Caption"/>
        <w:keepNext/>
        <w:rPr>
          <w:noProof/>
          <w:lang w:val="en-US" w:eastAsia="sv-SE"/>
        </w:rPr>
      </w:pPr>
    </w:p>
    <w:p w14:paraId="1137D4FC" w14:textId="0E30ADA7" w:rsidR="00743D20" w:rsidRDefault="0061075A" w:rsidP="00743D20">
      <w:pPr>
        <w:pStyle w:val="Caption"/>
        <w:keepNext/>
      </w:pPr>
      <w:r w:rsidRPr="0061075A">
        <w:rPr>
          <w:noProof/>
          <w:lang w:val="sv-SE" w:eastAsia="sv-SE"/>
        </w:rPr>
        <w:drawing>
          <wp:inline distT="0" distB="0" distL="0" distR="0" wp14:anchorId="58C76D41" wp14:editId="7DB0C9F2">
            <wp:extent cx="2470821" cy="2524161"/>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2633" cy="2526012"/>
                    </a:xfrm>
                    <a:prstGeom prst="rect">
                      <a:avLst/>
                    </a:prstGeom>
                    <a:noFill/>
                    <a:ln>
                      <a:noFill/>
                    </a:ln>
                  </pic:spPr>
                </pic:pic>
              </a:graphicData>
            </a:graphic>
          </wp:inline>
        </w:drawing>
      </w:r>
      <w:bookmarkStart w:id="22" w:name="_GoBack"/>
      <w:bookmarkEnd w:id="22"/>
    </w:p>
    <w:p w14:paraId="25F292B4" w14:textId="4A96D16C" w:rsidR="00743D20" w:rsidRPr="0089168E" w:rsidRDefault="00743D20" w:rsidP="00743D20">
      <w:pPr>
        <w:pStyle w:val="Caption"/>
        <w:rPr>
          <w:lang w:val="en-US"/>
        </w:rPr>
      </w:pPr>
      <w:r w:rsidRPr="0089168E">
        <w:rPr>
          <w:lang w:val="en-US"/>
        </w:rPr>
        <w:t xml:space="preserve">Figure </w:t>
      </w:r>
      <w:r>
        <w:fldChar w:fldCharType="begin"/>
      </w:r>
      <w:r w:rsidRPr="0089168E">
        <w:rPr>
          <w:lang w:val="en-US"/>
        </w:rPr>
        <w:instrText xml:space="preserve"> SEQ Figure \* ARABIC </w:instrText>
      </w:r>
      <w:r>
        <w:fldChar w:fldCharType="separate"/>
      </w:r>
      <w:r w:rsidR="00860A2F">
        <w:rPr>
          <w:noProof/>
          <w:lang w:val="en-US"/>
        </w:rPr>
        <w:t>1</w:t>
      </w:r>
      <w:r>
        <w:fldChar w:fldCharType="end"/>
      </w:r>
      <w:r w:rsidRPr="0089168E">
        <w:rPr>
          <w:lang w:val="en-US"/>
        </w:rPr>
        <w:t xml:space="preserve"> </w:t>
      </w:r>
      <w:r>
        <w:rPr>
          <w:lang w:val="en-US"/>
        </w:rPr>
        <w:t xml:space="preserve">DL </w:t>
      </w:r>
      <w:r w:rsidRPr="0089168E">
        <w:rPr>
          <w:lang w:val="en-US"/>
        </w:rPr>
        <w:t xml:space="preserve">DMRS pattern for different slot formats in case of </w:t>
      </w:r>
      <w:r>
        <w:rPr>
          <w:lang w:val="en-US"/>
        </w:rPr>
        <w:t>2+2 mapping</w:t>
      </w:r>
    </w:p>
    <w:p w14:paraId="62963C46" w14:textId="28EA34EF" w:rsidR="00743D20" w:rsidRDefault="00743D20" w:rsidP="00743D20">
      <w:pPr>
        <w:pStyle w:val="Heading2"/>
        <w:numPr>
          <w:ilvl w:val="0"/>
          <w:numId w:val="0"/>
        </w:numPr>
        <w:ind w:left="576" w:hanging="576"/>
        <w:rPr>
          <w:lang w:val="en-US"/>
        </w:rPr>
      </w:pPr>
      <w:r w:rsidRPr="00743D20">
        <w:rPr>
          <w:lang w:val="en-US"/>
        </w:rPr>
        <w:t>2.3.</w:t>
      </w:r>
      <w:r w:rsidRPr="00743D20">
        <w:rPr>
          <w:lang w:val="en-US"/>
        </w:rPr>
        <w:tab/>
      </w:r>
      <w:r w:rsidR="00736D38">
        <w:rPr>
          <w:lang w:val="en-US"/>
        </w:rPr>
        <w:t xml:space="preserve">DL </w:t>
      </w:r>
      <w:r w:rsidRPr="00743D20">
        <w:rPr>
          <w:lang w:val="en-US"/>
        </w:rPr>
        <w:t>DMRS patterns for mini-slots</w:t>
      </w:r>
    </w:p>
    <w:p w14:paraId="460E18E5" w14:textId="2A42DA68" w:rsidR="005243A2" w:rsidRDefault="00743D20" w:rsidP="00743D20">
      <w:pPr>
        <w:rPr>
          <w:lang w:eastAsia="ja-JP"/>
        </w:rPr>
      </w:pPr>
      <w:r>
        <w:rPr>
          <w:lang w:eastAsia="ja-JP"/>
        </w:rPr>
        <w:t xml:space="preserve">For December “release” of NR, RAN1 should focus on mini slots of length 2,4 and </w:t>
      </w:r>
      <w:r w:rsidR="00D24F8E">
        <w:rPr>
          <w:lang w:eastAsia="ja-JP"/>
        </w:rPr>
        <w:t>7</w:t>
      </w:r>
      <w:r>
        <w:rPr>
          <w:lang w:eastAsia="ja-JP"/>
        </w:rPr>
        <w:t xml:space="preserve"> symbols. </w:t>
      </w:r>
      <w:r w:rsidR="005243A2">
        <w:rPr>
          <w:lang w:eastAsia="ja-JP"/>
        </w:rPr>
        <w:t>It has been agreed that DMRS is in the 1</w:t>
      </w:r>
      <w:r w:rsidR="005243A2" w:rsidRPr="005243A2">
        <w:rPr>
          <w:vertAlign w:val="superscript"/>
          <w:lang w:eastAsia="ja-JP"/>
        </w:rPr>
        <w:t>st</w:t>
      </w:r>
      <w:r w:rsidR="005243A2">
        <w:rPr>
          <w:lang w:eastAsia="ja-JP"/>
        </w:rPr>
        <w:t xml:space="preserve"> symbol of the scheduled data. This can lead to problems with channel estimation  in case a CORESET is also present in the first OFDM symbol of the mini-slot. In that case, the PDSCH (and thus DMRS) can start in the next OFDM symbol after the CORESET, or can be scheduled in an non-overlapping bandwidth with respect to the CORESET. More discussion is needed how to handle the case when this occurs.</w:t>
      </w:r>
    </w:p>
    <w:p w14:paraId="442CF739" w14:textId="4109422C" w:rsidR="00743D20" w:rsidRDefault="00736D38" w:rsidP="00743D20">
      <w:pPr>
        <w:rPr>
          <w:lang w:eastAsia="ja-JP"/>
        </w:rPr>
      </w:pPr>
      <w:r>
        <w:rPr>
          <w:lang w:eastAsia="ja-JP"/>
        </w:rPr>
        <w:t xml:space="preserve">The design principle </w:t>
      </w:r>
      <w:r w:rsidR="005243A2">
        <w:rPr>
          <w:lang w:eastAsia="ja-JP"/>
        </w:rPr>
        <w:t xml:space="preserve">for the non-problematic case </w:t>
      </w:r>
      <w:r>
        <w:rPr>
          <w:lang w:eastAsia="ja-JP"/>
        </w:rPr>
        <w:t>can be as follows:</w:t>
      </w:r>
    </w:p>
    <w:p w14:paraId="39A6D016" w14:textId="7EE6DD9B" w:rsidR="00855FA6" w:rsidRPr="00D766AB" w:rsidRDefault="00855FA6" w:rsidP="00736D38">
      <w:pPr>
        <w:pStyle w:val="Proposal"/>
        <w:rPr>
          <w:lang w:eastAsia="ja-JP"/>
        </w:rPr>
      </w:pPr>
      <w:bookmarkStart w:id="23" w:name="_Toc494368402"/>
      <w:bookmarkStart w:id="24" w:name="_Toc494370563"/>
      <w:bookmarkStart w:id="25" w:name="_Toc494391438"/>
      <w:bookmarkStart w:id="26" w:name="_Toc494713961"/>
      <w:bookmarkStart w:id="27" w:name="_Toc494742480"/>
      <w:r>
        <w:rPr>
          <w:lang w:eastAsia="ja-JP"/>
        </w:rPr>
        <w:t>For mini-slot (PDSCH scheduling type B), use the pattern from slot based (PDSCH scheduling type A), with two additional positions (</w:t>
      </w:r>
      <w:r>
        <w:rPr>
          <w:i/>
          <w:iCs/>
        </w:rPr>
        <w:t>DL-DMRS-add-</w:t>
      </w:r>
      <w:proofErr w:type="spellStart"/>
      <w:r>
        <w:rPr>
          <w:i/>
          <w:iCs/>
        </w:rPr>
        <w:t>pos</w:t>
      </w:r>
      <w:proofErr w:type="spellEnd"/>
      <w:r>
        <w:rPr>
          <w:i/>
          <w:iCs/>
        </w:rPr>
        <w:t>=2)</w:t>
      </w:r>
      <w:r w:rsidR="00736D38">
        <w:rPr>
          <w:i/>
          <w:iCs/>
        </w:rPr>
        <w:t xml:space="preserve">, </w:t>
      </w:r>
      <w:r w:rsidR="00736D38" w:rsidRPr="00736D38">
        <w:rPr>
          <w:iCs/>
        </w:rPr>
        <w:t>where the mini-slot</w:t>
      </w:r>
      <w:r w:rsidR="005243A2">
        <w:rPr>
          <w:iCs/>
        </w:rPr>
        <w:t xml:space="preserve"> PDSCH</w:t>
      </w:r>
      <w:r w:rsidR="00736D38">
        <w:rPr>
          <w:i/>
          <w:iCs/>
        </w:rPr>
        <w:t xml:space="preserve"> is </w:t>
      </w:r>
      <w:r w:rsidR="00736D38">
        <w:rPr>
          <w:iCs/>
        </w:rPr>
        <w:t>starting from the first front loaded DMRS symbol</w:t>
      </w:r>
      <w:bookmarkEnd w:id="23"/>
      <w:bookmarkEnd w:id="24"/>
      <w:bookmarkEnd w:id="25"/>
      <w:bookmarkEnd w:id="26"/>
      <w:r w:rsidR="005243A2">
        <w:rPr>
          <w:iCs/>
        </w:rPr>
        <w:t xml:space="preserve"> and there is no CORESET in the same symbol as DMRS</w:t>
      </w:r>
      <w:r w:rsidR="00A63577">
        <w:rPr>
          <w:iCs/>
        </w:rPr>
        <w:t xml:space="preserve"> that overlaps in frequency with PDSCH</w:t>
      </w:r>
      <w:r w:rsidR="005243A2">
        <w:rPr>
          <w:iCs/>
        </w:rPr>
        <w:t>. FFS in the case a CORESET and PDSCH starts in the same OFDM symbol and (partly) overlap in frequency domain.</w:t>
      </w:r>
      <w:bookmarkEnd w:id="27"/>
    </w:p>
    <w:p w14:paraId="088B9AE3" w14:textId="1934BAE2" w:rsidR="00743D20" w:rsidRDefault="00736D38" w:rsidP="00743D20">
      <w:r>
        <w:t>This means that we have these DMRS patterns for mini-slots of length 2,4 and 7:</w:t>
      </w:r>
    </w:p>
    <w:p w14:paraId="16F22348" w14:textId="350F8336" w:rsidR="00736D38" w:rsidRDefault="00736D38" w:rsidP="00743D20"/>
    <w:p w14:paraId="78D246B5" w14:textId="77777777" w:rsidR="00736D38" w:rsidRDefault="00736D38" w:rsidP="00736D38">
      <w:pPr>
        <w:keepNext/>
        <w:jc w:val="center"/>
      </w:pPr>
      <w:r w:rsidRPr="00736D38">
        <w:rPr>
          <w:noProof/>
          <w:lang w:val="sv-SE" w:eastAsia="sv-SE"/>
        </w:rPr>
        <w:drawing>
          <wp:inline distT="0" distB="0" distL="0" distR="0" wp14:anchorId="0C2E2A8A" wp14:editId="2E5CE6CE">
            <wp:extent cx="1885950" cy="118610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92444" cy="1190187"/>
                    </a:xfrm>
                    <a:prstGeom prst="rect">
                      <a:avLst/>
                    </a:prstGeom>
                    <a:noFill/>
                    <a:ln>
                      <a:noFill/>
                    </a:ln>
                  </pic:spPr>
                </pic:pic>
              </a:graphicData>
            </a:graphic>
          </wp:inline>
        </w:drawing>
      </w:r>
    </w:p>
    <w:p w14:paraId="2F298982" w14:textId="3FDC3CAA" w:rsidR="00736D38" w:rsidRPr="00743D20" w:rsidRDefault="00736D38" w:rsidP="00736D38">
      <w:pPr>
        <w:pStyle w:val="Caption"/>
      </w:pPr>
      <w:r>
        <w:t xml:space="preserve">Figure </w:t>
      </w:r>
      <w:r>
        <w:fldChar w:fldCharType="begin"/>
      </w:r>
      <w:r>
        <w:instrText xml:space="preserve"> SEQ Figure \* ARABIC </w:instrText>
      </w:r>
      <w:r>
        <w:fldChar w:fldCharType="separate"/>
      </w:r>
      <w:r w:rsidR="00860A2F">
        <w:rPr>
          <w:noProof/>
        </w:rPr>
        <w:t>2</w:t>
      </w:r>
      <w:r>
        <w:fldChar w:fldCharType="end"/>
      </w:r>
      <w:r>
        <w:t xml:space="preserve"> DL DMRS patterns for PDSCH scheduling type B (mini-slot) for duration of 2,4 and 7 symbols.</w:t>
      </w:r>
    </w:p>
    <w:p w14:paraId="4B177C23" w14:textId="05A76B08" w:rsidR="00743D20" w:rsidRDefault="00743D20" w:rsidP="00CE0424">
      <w:pPr>
        <w:pStyle w:val="Heading1"/>
      </w:pPr>
      <w:r>
        <w:lastRenderedPageBreak/>
        <w:t>UL DMRS patterns</w:t>
      </w:r>
    </w:p>
    <w:p w14:paraId="5866FC47" w14:textId="5DD39F61" w:rsidR="004D3E22" w:rsidRDefault="00214AC3" w:rsidP="004D3E22">
      <w:pPr>
        <w:pStyle w:val="Heading2"/>
      </w:pPr>
      <w:r>
        <w:t xml:space="preserve">UL </w:t>
      </w:r>
      <w:r w:rsidR="004D3E22">
        <w:t>DMRS in</w:t>
      </w:r>
      <w:r>
        <w:t xml:space="preserve"> UL</w:t>
      </w:r>
      <w:r w:rsidR="004D3E22">
        <w:t xml:space="preserve"> only slots</w:t>
      </w:r>
    </w:p>
    <w:p w14:paraId="01E92429" w14:textId="77777777" w:rsidR="004D3E22" w:rsidRDefault="004D3E22" w:rsidP="004D3E22">
      <w:pPr>
        <w:pStyle w:val="BodyText"/>
      </w:pPr>
      <w:r>
        <w:t>It has previously been concluded that RAN1 should strive for a symmetrical DL and UL DMRS design (CP-OFDM). For the front-loaded DMRS with one 1-symbol additional DMRS this would imply for slots that the UL DMRS could be in 3</w:t>
      </w:r>
      <w:r w:rsidRPr="00C659C1">
        <w:rPr>
          <w:vertAlign w:val="superscript"/>
        </w:rPr>
        <w:t>rd</w:t>
      </w:r>
      <w:r>
        <w:t>, 4</w:t>
      </w:r>
      <w:r w:rsidRPr="00C659C1">
        <w:rPr>
          <w:vertAlign w:val="superscript"/>
        </w:rPr>
        <w:t>th</w:t>
      </w:r>
      <w:r>
        <w:t>, 8</w:t>
      </w:r>
      <w:r w:rsidRPr="00C659C1">
        <w:rPr>
          <w:vertAlign w:val="superscript"/>
        </w:rPr>
        <w:t>th</w:t>
      </w:r>
      <w:r>
        <w:t>, 10</w:t>
      </w:r>
      <w:r w:rsidRPr="00C659C1">
        <w:rPr>
          <w:vertAlign w:val="superscript"/>
        </w:rPr>
        <w:t>th</w:t>
      </w:r>
      <w:r>
        <w:t xml:space="preserve"> and 12</w:t>
      </w:r>
      <w:r w:rsidRPr="00C659C1">
        <w:rPr>
          <w:vertAlign w:val="superscript"/>
        </w:rPr>
        <w:t>th</w:t>
      </w:r>
      <w:r>
        <w:t xml:space="preserve"> symbol. However, a unified DL and UL location of the DMRS symbols will not be possible for mixed slots since the GP in UL heavy slots will delay the UL DMRS with respect to DL. On the other hand, for normal slots with UL only there could be UL DMRS symbol alignments with DL DMRS. </w:t>
      </w:r>
    </w:p>
    <w:p w14:paraId="681CEFBD" w14:textId="77777777" w:rsidR="004D3E22" w:rsidRDefault="004D3E22" w:rsidP="004D3E22">
      <w:pPr>
        <w:pStyle w:val="BodyText"/>
      </w:pPr>
      <w:r>
        <w:t xml:space="preserve">The placements of other UL transmissions such as SRS and short PUCCH may however impact the locations of the UL DMRS for PUSCH and since the transmit power of the other UL transmissions and the DMRS may differ there will be power ramping aspect to be considered in this case as well. By placing the other UL transmissions after PUSCH and DMRS, multiple power ramping occasions within the slot can be avoided. </w:t>
      </w:r>
    </w:p>
    <w:p w14:paraId="3926245E" w14:textId="77777777" w:rsidR="004D3E22" w:rsidRDefault="004D3E22" w:rsidP="004D3E22">
      <w:pPr>
        <w:pStyle w:val="BodyText"/>
      </w:pPr>
      <w:r>
        <w:t>An SRS resource in NR could refer to 1, 2 or 4 symbols and with short PUCCH of 1 or 2 symbols the one 1-symbol additional UL DMRS could be in 12</w:t>
      </w:r>
      <w:r w:rsidRPr="00DA40A5">
        <w:rPr>
          <w:vertAlign w:val="superscript"/>
        </w:rPr>
        <w:t>th</w:t>
      </w:r>
      <w:r>
        <w:t>, 10</w:t>
      </w:r>
      <w:r w:rsidRPr="0035344C">
        <w:rPr>
          <w:vertAlign w:val="superscript"/>
        </w:rPr>
        <w:t>th</w:t>
      </w:r>
      <w:r>
        <w:t xml:space="preserve"> and 8</w:t>
      </w:r>
      <w:r w:rsidRPr="00DA40A5">
        <w:rPr>
          <w:vertAlign w:val="superscript"/>
        </w:rPr>
        <w:t>th</w:t>
      </w:r>
      <w:r>
        <w:t xml:space="preserve"> symbol depending on PUSCH allocation, as illustrated in Figure 2. It can though be observed that for avoiding DMRS to be adjacent to a 6-symbol allocation of the other UL transmission one would need to consider additional locations for UL DMRS. </w:t>
      </w:r>
    </w:p>
    <w:p w14:paraId="074DFA8D" w14:textId="77777777" w:rsidR="004D3E22" w:rsidRDefault="004D3E22" w:rsidP="004D3E22">
      <w:pPr>
        <w:pStyle w:val="BodyText"/>
      </w:pPr>
      <w:r>
        <w:t xml:space="preserve">Another DL/UL symmetrical aspect is whether to consider first UL DMRS to be symbol-aligned with DL DMRS for the case of 3-symbols PDCCH. With PUSCH starting at the first symbol of the slot, this would impose channel extrapolation over 3 symbols. </w:t>
      </w:r>
    </w:p>
    <w:p w14:paraId="5591A2E0" w14:textId="7E3E5F39" w:rsidR="004D3E22" w:rsidRDefault="004D3E22" w:rsidP="004D3E22">
      <w:pPr>
        <w:pStyle w:val="Proposal"/>
      </w:pPr>
      <w:bookmarkStart w:id="28" w:name="_Toc494352388"/>
      <w:bookmarkStart w:id="29" w:name="_Toc494352414"/>
      <w:bookmarkStart w:id="30" w:name="_Toc494356596"/>
      <w:bookmarkStart w:id="31" w:name="_Toc494356677"/>
      <w:bookmarkStart w:id="32" w:name="_Toc494368403"/>
      <w:bookmarkStart w:id="33" w:name="_Toc494370564"/>
      <w:bookmarkStart w:id="34" w:name="_Toc494391439"/>
      <w:bookmarkStart w:id="35" w:name="_Toc494713962"/>
      <w:bookmarkStart w:id="36" w:name="_Toc494742481"/>
      <w:r>
        <w:t>For PU</w:t>
      </w:r>
      <w:r w:rsidRPr="00FE013B">
        <w:t>SCH</w:t>
      </w:r>
      <w:r>
        <w:t xml:space="preserve"> in a slot with UL only transmissions where PUSCH starts at the first OFDM symbol</w:t>
      </w:r>
      <w:bookmarkStart w:id="37" w:name="_Toc494352389"/>
      <w:bookmarkStart w:id="38" w:name="_Toc494352415"/>
      <w:bookmarkEnd w:id="28"/>
      <w:bookmarkEnd w:id="29"/>
      <w:r>
        <w:t>, then the first DMRS symbol is at the 3</w:t>
      </w:r>
      <w:r w:rsidRPr="0074573B">
        <w:rPr>
          <w:vertAlign w:val="superscript"/>
        </w:rPr>
        <w:t>rd</w:t>
      </w:r>
      <w:r>
        <w:t xml:space="preserve"> symbol</w:t>
      </w:r>
      <w:bookmarkEnd w:id="37"/>
      <w:bookmarkEnd w:id="38"/>
      <w:r>
        <w:t xml:space="preserve"> and the same patterns and slot format dependence (i.e. last PUSCH symbol) as DL DMRS with first DMRS in 3</w:t>
      </w:r>
      <w:r w:rsidRPr="003C3E55">
        <w:rPr>
          <w:vertAlign w:val="superscript"/>
        </w:rPr>
        <w:t>rd</w:t>
      </w:r>
      <w:r>
        <w:t xml:space="preserve"> symbol is used for UL DMRS (including 1+0, 2+0, 2+2, 1+1+1 and 1+1+1+1 patterns)</w:t>
      </w:r>
      <w:bookmarkEnd w:id="30"/>
      <w:bookmarkEnd w:id="31"/>
      <w:bookmarkEnd w:id="32"/>
      <w:bookmarkEnd w:id="33"/>
      <w:bookmarkEnd w:id="34"/>
      <w:bookmarkEnd w:id="35"/>
      <w:bookmarkEnd w:id="36"/>
    </w:p>
    <w:p w14:paraId="6FFC46B3" w14:textId="01FBFAE4" w:rsidR="00743D20" w:rsidRDefault="00214AC3" w:rsidP="00743D20">
      <w:pPr>
        <w:pStyle w:val="Heading2"/>
      </w:pPr>
      <w:r>
        <w:t xml:space="preserve">UL </w:t>
      </w:r>
      <w:r w:rsidR="00743D20" w:rsidRPr="00743D20">
        <w:t xml:space="preserve">DMRS in mixed </w:t>
      </w:r>
      <w:r>
        <w:t xml:space="preserve">DL/UL </w:t>
      </w:r>
      <w:r w:rsidR="00743D20" w:rsidRPr="00743D20">
        <w:t>slots</w:t>
      </w:r>
    </w:p>
    <w:p w14:paraId="2692F67A" w14:textId="3370A0E2" w:rsidR="00743D20" w:rsidRDefault="00743D20" w:rsidP="00743D20">
      <w:pPr>
        <w:pStyle w:val="BodyText"/>
      </w:pPr>
      <w:r>
        <w:t xml:space="preserve">When considering slots with </w:t>
      </w:r>
      <w:r w:rsidR="006503E1">
        <w:t xml:space="preserve">a DL/UL switch, </w:t>
      </w:r>
      <w:r>
        <w:t>the locations of the UL DMRS symbols can in principle be aligned with the locations of the DL DMRS symbols. In DL though, the length of the PDCCH region will define the start of the DL DMRS which will not necessary be the case in UL where the start of the UL DMRS could be in the first OFDM symbol of the UL transmission.</w:t>
      </w:r>
    </w:p>
    <w:p w14:paraId="6F065E84" w14:textId="77777777" w:rsidR="00743D20" w:rsidRDefault="00743D20" w:rsidP="00743D20">
      <w:pPr>
        <w:pStyle w:val="BodyText"/>
      </w:pPr>
      <w:r>
        <w:t>Transmitting DMRS in the first OFDM symbol of the UL transmission could degrade the channel estimation if the transmit power ramping is not settled in advance to the presence of the DMRS. Evidently, poor channel estimates in the beginning of a slot would affect the whole demodulation of PUSCH. On the other hand, performance degradation could also be the case when transmitting PUSCH in the first OFDM symbol of the UL transmission when codewords are mapped in frequency first. Furthermore, there is also a PUSCH building processing time aspect with PUSCH in the first OFDM symbol of the UL transmission in latency critical applications, with an UL grant being valid for the same slot as the UE received the UL grant.</w:t>
      </w:r>
    </w:p>
    <w:p w14:paraId="6264D0A2" w14:textId="5B2A5864" w:rsidR="00743D20" w:rsidRDefault="00743D20" w:rsidP="00743D20">
      <w:pPr>
        <w:pStyle w:val="BodyText"/>
      </w:pPr>
      <w:r>
        <w:t>This transmit power ramping aspect is still under discussion in RAN4</w:t>
      </w:r>
      <w:r w:rsidR="0074573B">
        <w:t xml:space="preserve"> [2]</w:t>
      </w:r>
      <w:r w:rsidRPr="000326B9">
        <w:t>,</w:t>
      </w:r>
      <w:r>
        <w:t xml:space="preserve"> but irrespectively of DMRS or PUSCH in the first symbol of an UL transmission there will be a performance impact with transmit power ramping affecting the UL transmission. With respect to this observation, we propose the following </w:t>
      </w:r>
    </w:p>
    <w:p w14:paraId="4B2963F5" w14:textId="6270D795" w:rsidR="00743D20" w:rsidRPr="00743D20" w:rsidRDefault="00743D20" w:rsidP="00743D20">
      <w:pPr>
        <w:pStyle w:val="Proposal"/>
      </w:pPr>
      <w:bookmarkStart w:id="39" w:name="_Toc494352387"/>
      <w:bookmarkStart w:id="40" w:name="_Toc494352413"/>
      <w:bookmarkStart w:id="41" w:name="_Toc494356597"/>
      <w:bookmarkStart w:id="42" w:name="_Toc494356678"/>
      <w:bookmarkStart w:id="43" w:name="_Toc494368404"/>
      <w:bookmarkStart w:id="44" w:name="_Toc494370565"/>
      <w:bookmarkStart w:id="45" w:name="_Toc494391440"/>
      <w:bookmarkStart w:id="46" w:name="_Toc494713963"/>
      <w:bookmarkStart w:id="47" w:name="_Toc494742482"/>
      <w:r w:rsidRPr="00743D20">
        <w:t xml:space="preserve">In mixed </w:t>
      </w:r>
      <w:r w:rsidR="0058569E">
        <w:t xml:space="preserve">DL/UL </w:t>
      </w:r>
      <w:r w:rsidRPr="00743D20">
        <w:t>slots, where the PUSCH transmissions does not start at the first OFDM symbol in the slot, the first UL symbol contains the first front loaded DMRS symbol.</w:t>
      </w:r>
      <w:bookmarkEnd w:id="39"/>
      <w:bookmarkEnd w:id="40"/>
      <w:bookmarkEnd w:id="41"/>
      <w:bookmarkEnd w:id="42"/>
      <w:bookmarkEnd w:id="43"/>
      <w:bookmarkEnd w:id="44"/>
      <w:bookmarkEnd w:id="45"/>
      <w:bookmarkEnd w:id="46"/>
      <w:bookmarkEnd w:id="47"/>
    </w:p>
    <w:p w14:paraId="6E365CF1" w14:textId="656AE54A" w:rsidR="00743D20" w:rsidRDefault="00454CD8" w:rsidP="00743D20">
      <w:r>
        <w:t xml:space="preserve">For </w:t>
      </w:r>
      <w:r w:rsidR="006F1FC1">
        <w:t>the</w:t>
      </w:r>
      <w:r w:rsidR="0058569E">
        <w:t xml:space="preserve"> 1+1 case</w:t>
      </w:r>
      <w:r>
        <w:t>, the proposed DMRS patterns in UL only slots can be reused</w:t>
      </w:r>
      <w:r w:rsidR="006F1FC1">
        <w:t xml:space="preserve"> for the mixed slots</w:t>
      </w:r>
      <w:r>
        <w:t xml:space="preserve">, </w:t>
      </w:r>
      <w:r w:rsidR="006F1FC1">
        <w:t>that is, the additional DMRS can be placed in symbol 11,9,7,5 relative to the front loaded DMRS symbol.</w:t>
      </w:r>
    </w:p>
    <w:p w14:paraId="58FC5D3B" w14:textId="6B88DE44" w:rsidR="0058569E" w:rsidRDefault="0058569E" w:rsidP="00743D20"/>
    <w:p w14:paraId="7CC3CA9D" w14:textId="6088B9C8" w:rsidR="0058569E" w:rsidRDefault="0058569E" w:rsidP="0058569E">
      <w:pPr>
        <w:pStyle w:val="Proposal"/>
      </w:pPr>
      <w:bookmarkStart w:id="48" w:name="_Toc494356598"/>
      <w:bookmarkStart w:id="49" w:name="_Toc494356679"/>
      <w:bookmarkStart w:id="50" w:name="_Toc494368405"/>
      <w:bookmarkStart w:id="51" w:name="_Toc494370566"/>
      <w:bookmarkStart w:id="52" w:name="_Toc494391441"/>
      <w:bookmarkStart w:id="53" w:name="_Toc494713964"/>
      <w:bookmarkStart w:id="54" w:name="_Toc494742483"/>
      <w:r>
        <w:t>For mixed DL/UL slots, the single additional DMRS can be placed in symbol 11,9,7,5 relative to the front loaded DMRS symbol and there is at least one and at most two PUSCH symbols after the additional DMRS except for PUSCH duration of 5 symbols or shorter.  See Figure 3 for patterns.</w:t>
      </w:r>
      <w:bookmarkEnd w:id="48"/>
      <w:bookmarkEnd w:id="49"/>
      <w:bookmarkEnd w:id="50"/>
      <w:bookmarkEnd w:id="51"/>
      <w:bookmarkEnd w:id="52"/>
      <w:bookmarkEnd w:id="53"/>
      <w:bookmarkEnd w:id="54"/>
    </w:p>
    <w:p w14:paraId="58FACBCB" w14:textId="7D34C376" w:rsidR="006F1FC1" w:rsidRDefault="00616640" w:rsidP="006F1FC1">
      <w:pPr>
        <w:keepNext/>
      </w:pPr>
      <w:r w:rsidRPr="00616640">
        <w:lastRenderedPageBreak/>
        <w:t xml:space="preserve"> </w:t>
      </w:r>
      <w:r w:rsidR="005D3F5A" w:rsidRPr="005D3F5A">
        <w:rPr>
          <w:noProof/>
          <w:lang w:val="sv-SE" w:eastAsia="sv-SE"/>
        </w:rPr>
        <w:drawing>
          <wp:inline distT="0" distB="0" distL="0" distR="0" wp14:anchorId="1C59AC36" wp14:editId="1923DA89">
            <wp:extent cx="5943600" cy="355147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3551477"/>
                    </a:xfrm>
                    <a:prstGeom prst="rect">
                      <a:avLst/>
                    </a:prstGeom>
                    <a:noFill/>
                    <a:ln>
                      <a:noFill/>
                    </a:ln>
                  </pic:spPr>
                </pic:pic>
              </a:graphicData>
            </a:graphic>
          </wp:inline>
        </w:drawing>
      </w:r>
    </w:p>
    <w:p w14:paraId="04207C67" w14:textId="7C91AFDA" w:rsidR="006F1FC1" w:rsidRDefault="006F1FC1" w:rsidP="006F1FC1">
      <w:pPr>
        <w:pStyle w:val="Caption"/>
        <w:jc w:val="both"/>
      </w:pPr>
      <w:r>
        <w:t xml:space="preserve">Figure </w:t>
      </w:r>
      <w:r>
        <w:fldChar w:fldCharType="begin"/>
      </w:r>
      <w:r>
        <w:instrText xml:space="preserve"> SEQ Figure \* ARABIC </w:instrText>
      </w:r>
      <w:r>
        <w:fldChar w:fldCharType="separate"/>
      </w:r>
      <w:r w:rsidR="00860A2F">
        <w:rPr>
          <w:noProof/>
        </w:rPr>
        <w:t>3</w:t>
      </w:r>
      <w:r>
        <w:fldChar w:fldCharType="end"/>
      </w:r>
      <w:r>
        <w:t xml:space="preserve"> PUSCH regions and placements of 1+1 DMRS in case of mixed slots where a non-UL region precedes the first OFDM symbol. </w:t>
      </w:r>
    </w:p>
    <w:p w14:paraId="3DBDD2A7" w14:textId="772533E5" w:rsidR="006F1FC1" w:rsidRDefault="00616640" w:rsidP="00743D20">
      <w:r>
        <w:t>In case of the high speed DMRS patterns 1+1+1, the DMRS pattern for UL in mixed slots can follow a simple rule:</w:t>
      </w:r>
    </w:p>
    <w:p w14:paraId="5DAE47C0" w14:textId="6E7E5F0B" w:rsidR="00616640" w:rsidRDefault="00616640" w:rsidP="00616640">
      <w:pPr>
        <w:pStyle w:val="Proposal"/>
      </w:pPr>
      <w:bookmarkStart w:id="55" w:name="_Toc494356599"/>
      <w:bookmarkStart w:id="56" w:name="_Toc494356680"/>
      <w:bookmarkStart w:id="57" w:name="_Toc494368406"/>
      <w:bookmarkStart w:id="58" w:name="_Toc494370567"/>
      <w:bookmarkStart w:id="59" w:name="_Toc494391442"/>
      <w:bookmarkStart w:id="60" w:name="_Toc494713965"/>
      <w:bookmarkStart w:id="61" w:name="_Toc494742484"/>
      <w:r>
        <w:t xml:space="preserve">In case 3 symbols is used for PUSCH in slots with mixed UL and DL, the DMRS is mapped </w:t>
      </w:r>
      <w:r w:rsidR="005D3F5A">
        <w:t xml:space="preserve">equally spaced in between the 1+1 patterns for </w:t>
      </w:r>
      <w:r w:rsidR="00264C20">
        <w:t>2</w:t>
      </w:r>
      <w:r w:rsidR="005D3F5A">
        <w:t xml:space="preserve"> symbols</w:t>
      </w:r>
      <w:r>
        <w:t>.</w:t>
      </w:r>
      <w:bookmarkEnd w:id="55"/>
      <w:bookmarkEnd w:id="56"/>
      <w:bookmarkEnd w:id="57"/>
      <w:bookmarkEnd w:id="58"/>
      <w:bookmarkEnd w:id="59"/>
      <w:bookmarkEnd w:id="60"/>
      <w:bookmarkEnd w:id="61"/>
      <w:r w:rsidR="005D3F5A">
        <w:t xml:space="preserve"> </w:t>
      </w:r>
    </w:p>
    <w:p w14:paraId="453A6D09" w14:textId="77C04AD4" w:rsidR="00616640" w:rsidRDefault="00616640" w:rsidP="00743D20">
      <w:r>
        <w:t xml:space="preserve">This </w:t>
      </w:r>
      <w:r w:rsidR="005D3F5A">
        <w:t xml:space="preserve">design rule </w:t>
      </w:r>
      <w:r>
        <w:t>gives these</w:t>
      </w:r>
      <w:r w:rsidR="005D3F5A">
        <w:t xml:space="preserve"> supported</w:t>
      </w:r>
      <w:r>
        <w:t xml:space="preserve"> patterns:</w:t>
      </w:r>
    </w:p>
    <w:p w14:paraId="37BA01D9" w14:textId="77777777" w:rsidR="00DD2441" w:rsidRPr="008072ED" w:rsidRDefault="005D3F5A" w:rsidP="00264C20">
      <w:pPr>
        <w:keepNext/>
        <w:rPr>
          <w:noProof/>
          <w:lang w:val="en-US" w:eastAsia="sv-SE"/>
        </w:rPr>
      </w:pPr>
      <w:r w:rsidRPr="005D3F5A">
        <w:t xml:space="preserve"> </w:t>
      </w:r>
      <w:r>
        <w:t xml:space="preserve">                               </w:t>
      </w:r>
    </w:p>
    <w:p w14:paraId="76E48617" w14:textId="1F5C6C78" w:rsidR="00264C20" w:rsidRDefault="00264C20" w:rsidP="00DD2441">
      <w:pPr>
        <w:keepNext/>
        <w:jc w:val="center"/>
      </w:pPr>
      <w:r w:rsidRPr="00264C20">
        <w:rPr>
          <w:noProof/>
          <w:lang w:val="sv-SE" w:eastAsia="sv-SE"/>
        </w:rPr>
        <w:drawing>
          <wp:inline distT="0" distB="0" distL="0" distR="0" wp14:anchorId="36D9F29D" wp14:editId="0FABD9DD">
            <wp:extent cx="1723390" cy="1808136"/>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b="23820"/>
                    <a:stretch/>
                  </pic:blipFill>
                  <pic:spPr bwMode="auto">
                    <a:xfrm>
                      <a:off x="0" y="0"/>
                      <a:ext cx="1725042" cy="1809869"/>
                    </a:xfrm>
                    <a:prstGeom prst="rect">
                      <a:avLst/>
                    </a:prstGeom>
                    <a:noFill/>
                    <a:ln>
                      <a:noFill/>
                    </a:ln>
                    <a:extLst>
                      <a:ext uri="{53640926-AAD7-44D8-BBD7-CCE9431645EC}">
                        <a14:shadowObscured xmlns:a14="http://schemas.microsoft.com/office/drawing/2010/main"/>
                      </a:ext>
                    </a:extLst>
                  </pic:spPr>
                </pic:pic>
              </a:graphicData>
            </a:graphic>
          </wp:inline>
        </w:drawing>
      </w:r>
    </w:p>
    <w:p w14:paraId="3B5F6761" w14:textId="08409AB4" w:rsidR="00616640" w:rsidRPr="00743D20" w:rsidRDefault="00264C20" w:rsidP="00264C20">
      <w:pPr>
        <w:pStyle w:val="Caption"/>
        <w:jc w:val="both"/>
      </w:pPr>
      <w:r>
        <w:t xml:space="preserve">Figure </w:t>
      </w:r>
      <w:r>
        <w:fldChar w:fldCharType="begin"/>
      </w:r>
      <w:r>
        <w:instrText xml:space="preserve"> SEQ Figure \* ARABIC </w:instrText>
      </w:r>
      <w:r>
        <w:fldChar w:fldCharType="separate"/>
      </w:r>
      <w:r w:rsidR="00860A2F">
        <w:rPr>
          <w:noProof/>
        </w:rPr>
        <w:t>4</w:t>
      </w:r>
      <w:r>
        <w:fldChar w:fldCharType="end"/>
      </w:r>
      <w:r>
        <w:t xml:space="preserve"> PUSCH regions and placements of 1+1+1 DMRS in case of mixed slots where a non-UL region precedes the first OFDM symbol.</w:t>
      </w:r>
    </w:p>
    <w:p w14:paraId="32096766" w14:textId="4B11B454" w:rsidR="00743D20" w:rsidRDefault="00264C20" w:rsidP="00743D20">
      <w:r>
        <w:t>In case of the high speed DMRS patterns 1+1+1+1 in mixed slots, the DMRS pattern for UL in mixed slots can follow a simple rule:</w:t>
      </w:r>
    </w:p>
    <w:p w14:paraId="2FAF8BD7" w14:textId="7B14A8AD" w:rsidR="00264C20" w:rsidRDefault="00264C20" w:rsidP="00264C20">
      <w:pPr>
        <w:pStyle w:val="Proposal"/>
      </w:pPr>
      <w:bookmarkStart w:id="62" w:name="_Toc494356681"/>
      <w:bookmarkStart w:id="63" w:name="_Toc494368407"/>
      <w:bookmarkStart w:id="64" w:name="_Toc494370568"/>
      <w:bookmarkStart w:id="65" w:name="_Toc494391443"/>
      <w:bookmarkStart w:id="66" w:name="_Toc494713966"/>
      <w:bookmarkStart w:id="67" w:name="_Toc494742485"/>
      <w:r>
        <w:lastRenderedPageBreak/>
        <w:t>In case 4 symbols is used for PUSCH in slots with mixed UL and DL, the DMRS is mapped equally spaced</w:t>
      </w:r>
      <w:bookmarkEnd w:id="62"/>
      <w:r>
        <w:t xml:space="preserve"> </w:t>
      </w:r>
      <w:r w:rsidR="00C87A52">
        <w:t>with distance 3 symbols.</w:t>
      </w:r>
      <w:bookmarkEnd w:id="63"/>
      <w:bookmarkEnd w:id="64"/>
      <w:bookmarkEnd w:id="65"/>
      <w:bookmarkEnd w:id="66"/>
      <w:bookmarkEnd w:id="67"/>
    </w:p>
    <w:p w14:paraId="013FDBDA" w14:textId="4C749097" w:rsidR="00264C20" w:rsidRDefault="00264C20" w:rsidP="00743D20">
      <w:r>
        <w:t>This rule gives these</w:t>
      </w:r>
      <w:r w:rsidR="00C87A52">
        <w:t xml:space="preserve"> supported</w:t>
      </w:r>
      <w:r>
        <w:t xml:space="preserve"> patterns:</w:t>
      </w:r>
    </w:p>
    <w:p w14:paraId="0D5E6A9E" w14:textId="77777777" w:rsidR="00121B0D" w:rsidRPr="00C130C1" w:rsidRDefault="00121B0D" w:rsidP="00264C20">
      <w:pPr>
        <w:keepNext/>
        <w:jc w:val="center"/>
        <w:rPr>
          <w:noProof/>
          <w:lang w:val="en-US" w:eastAsia="sv-SE"/>
        </w:rPr>
      </w:pPr>
    </w:p>
    <w:p w14:paraId="62711953" w14:textId="274E995E" w:rsidR="00264C20" w:rsidRDefault="00264C20" w:rsidP="00264C20">
      <w:pPr>
        <w:keepNext/>
        <w:jc w:val="center"/>
      </w:pPr>
      <w:r w:rsidRPr="00264C20">
        <w:rPr>
          <w:noProof/>
          <w:lang w:val="sv-SE" w:eastAsia="sv-SE"/>
        </w:rPr>
        <w:drawing>
          <wp:inline distT="0" distB="0" distL="0" distR="0" wp14:anchorId="071CEA16" wp14:editId="394B13B2">
            <wp:extent cx="1007110" cy="2292440"/>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t="23537"/>
                    <a:stretch/>
                  </pic:blipFill>
                  <pic:spPr bwMode="auto">
                    <a:xfrm rot="10800000" flipH="1">
                      <a:off x="0" y="0"/>
                      <a:ext cx="1014109" cy="2308372"/>
                    </a:xfrm>
                    <a:prstGeom prst="rect">
                      <a:avLst/>
                    </a:prstGeom>
                    <a:noFill/>
                    <a:ln>
                      <a:noFill/>
                    </a:ln>
                    <a:extLst>
                      <a:ext uri="{53640926-AAD7-44D8-BBD7-CCE9431645EC}">
                        <a14:shadowObscured xmlns:a14="http://schemas.microsoft.com/office/drawing/2010/main"/>
                      </a:ext>
                    </a:extLst>
                  </pic:spPr>
                </pic:pic>
              </a:graphicData>
            </a:graphic>
          </wp:inline>
        </w:drawing>
      </w:r>
    </w:p>
    <w:p w14:paraId="4463909B" w14:textId="19B3A3FC" w:rsidR="00264C20" w:rsidRDefault="00264C20" w:rsidP="00264C20">
      <w:pPr>
        <w:pStyle w:val="Caption"/>
      </w:pPr>
      <w:r>
        <w:t xml:space="preserve">Figure </w:t>
      </w:r>
      <w:r>
        <w:fldChar w:fldCharType="begin"/>
      </w:r>
      <w:r>
        <w:instrText xml:space="preserve"> SEQ Figure \* ARABIC </w:instrText>
      </w:r>
      <w:r>
        <w:fldChar w:fldCharType="separate"/>
      </w:r>
      <w:r w:rsidR="00860A2F">
        <w:rPr>
          <w:noProof/>
        </w:rPr>
        <w:t>5</w:t>
      </w:r>
      <w:r>
        <w:fldChar w:fldCharType="end"/>
      </w:r>
      <w:r>
        <w:t xml:space="preserve"> PUSCH regions and placements of 1+1+1+1 DMRS in case of mixed slots where a non-UL region precedes the first OFDM symbol.</w:t>
      </w:r>
    </w:p>
    <w:p w14:paraId="4490CCC3" w14:textId="77777777" w:rsidR="00264C20" w:rsidRPr="00743D20" w:rsidRDefault="00264C20" w:rsidP="00743D20">
      <w:pPr>
        <w:rPr>
          <w:lang w:val="en-US"/>
        </w:rPr>
      </w:pPr>
    </w:p>
    <w:p w14:paraId="607B1EFF" w14:textId="69C377FD" w:rsidR="00214AC3" w:rsidRDefault="00214AC3" w:rsidP="00743D20">
      <w:pPr>
        <w:pStyle w:val="Heading2"/>
      </w:pPr>
      <w:r>
        <w:t>UL DMRS for mini-slots</w:t>
      </w:r>
    </w:p>
    <w:p w14:paraId="0ADF195A" w14:textId="38C0ECCF" w:rsidR="00214AC3" w:rsidRDefault="00214AC3" w:rsidP="00214AC3">
      <w:r>
        <w:t>For UL mini-slots, our proposal is to follow the same DMRS patterns as for DL mini-slots:</w:t>
      </w:r>
    </w:p>
    <w:p w14:paraId="5C499C50" w14:textId="65B08F36" w:rsidR="00214AC3" w:rsidRDefault="00214AC3" w:rsidP="00214AC3">
      <w:pPr>
        <w:pStyle w:val="Proposal"/>
      </w:pPr>
      <w:bookmarkStart w:id="68" w:name="_Toc494368408"/>
      <w:bookmarkStart w:id="69" w:name="_Toc494370569"/>
      <w:bookmarkStart w:id="70" w:name="_Toc494391444"/>
      <w:bookmarkStart w:id="71" w:name="_Toc494713967"/>
      <w:bookmarkStart w:id="72" w:name="_Toc494742486"/>
      <w:r>
        <w:t>The same DMRS pattern is used for a given duration mini-slot when used in  UL and DL</w:t>
      </w:r>
      <w:bookmarkEnd w:id="68"/>
      <w:bookmarkEnd w:id="69"/>
      <w:bookmarkEnd w:id="70"/>
      <w:bookmarkEnd w:id="71"/>
      <w:bookmarkEnd w:id="72"/>
    </w:p>
    <w:p w14:paraId="6AA079A8" w14:textId="700948BD" w:rsidR="00214AC3" w:rsidRDefault="00214AC3" w:rsidP="00214AC3">
      <w:r>
        <w:t>This means that we have these DMRS patterns for mini-slots of length 2,4 and 7:</w:t>
      </w:r>
    </w:p>
    <w:p w14:paraId="296807DC" w14:textId="77777777" w:rsidR="00214AC3" w:rsidRDefault="00214AC3" w:rsidP="00214AC3"/>
    <w:p w14:paraId="170256FF" w14:textId="77777777" w:rsidR="00214AC3" w:rsidRDefault="00214AC3" w:rsidP="00214AC3">
      <w:pPr>
        <w:keepNext/>
        <w:jc w:val="center"/>
      </w:pPr>
      <w:r w:rsidRPr="00736D38">
        <w:rPr>
          <w:noProof/>
          <w:lang w:val="sv-SE" w:eastAsia="sv-SE"/>
        </w:rPr>
        <w:drawing>
          <wp:inline distT="0" distB="0" distL="0" distR="0" wp14:anchorId="7E7A7F65" wp14:editId="3C7643CC">
            <wp:extent cx="1885950" cy="118610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92444" cy="1190187"/>
                    </a:xfrm>
                    <a:prstGeom prst="rect">
                      <a:avLst/>
                    </a:prstGeom>
                    <a:noFill/>
                    <a:ln>
                      <a:noFill/>
                    </a:ln>
                  </pic:spPr>
                </pic:pic>
              </a:graphicData>
            </a:graphic>
          </wp:inline>
        </w:drawing>
      </w:r>
    </w:p>
    <w:p w14:paraId="4FD02078" w14:textId="628FCA30" w:rsidR="00214AC3" w:rsidRPr="00743D20" w:rsidRDefault="00214AC3" w:rsidP="00214AC3">
      <w:pPr>
        <w:pStyle w:val="Caption"/>
      </w:pPr>
      <w:r>
        <w:t xml:space="preserve">Figure </w:t>
      </w:r>
      <w:r>
        <w:fldChar w:fldCharType="begin"/>
      </w:r>
      <w:r>
        <w:instrText xml:space="preserve"> SEQ Figure \* ARABIC </w:instrText>
      </w:r>
      <w:r>
        <w:fldChar w:fldCharType="separate"/>
      </w:r>
      <w:r w:rsidR="00860A2F">
        <w:rPr>
          <w:noProof/>
        </w:rPr>
        <w:t>6</w:t>
      </w:r>
      <w:r>
        <w:fldChar w:fldCharType="end"/>
      </w:r>
      <w:r>
        <w:t xml:space="preserve"> UL DMRS patterns for UL mini-slot for duration of 2,4 and 7 symbols.</w:t>
      </w:r>
    </w:p>
    <w:p w14:paraId="1469A570" w14:textId="77777777" w:rsidR="00214AC3" w:rsidRPr="00214AC3" w:rsidRDefault="00214AC3" w:rsidP="00214AC3"/>
    <w:p w14:paraId="0781FFCB" w14:textId="7631684C" w:rsidR="00616640" w:rsidRDefault="00616640" w:rsidP="00743D20">
      <w:pPr>
        <w:pStyle w:val="Heading2"/>
      </w:pPr>
      <w:r>
        <w:t>DMRS for UL frequency hopping</w:t>
      </w:r>
    </w:p>
    <w:p w14:paraId="187FE1A3" w14:textId="3EAB8468" w:rsidR="00F00494" w:rsidRDefault="00F00494" w:rsidP="00F00494">
      <w:r>
        <w:t>In case of frequency hopping</w:t>
      </w:r>
      <w:r w:rsidR="00AE64AE">
        <w:t xml:space="preserve"> in UL for DFT-s-OFDM</w:t>
      </w:r>
      <w:r>
        <w:t xml:space="preserve">, where the OFDM symbols </w:t>
      </w:r>
      <w:r w:rsidR="00AE64AE">
        <w:t xml:space="preserve">in a slot </w:t>
      </w:r>
      <w:r>
        <w:t>are divided into two chunks</w:t>
      </w:r>
      <w:r w:rsidR="00AE64AE">
        <w:t xml:space="preserve"> of consecutive OFDM symbols</w:t>
      </w:r>
      <w:r>
        <w:t xml:space="preserve">, a simple rule can be adopted, </w:t>
      </w:r>
      <w:r w:rsidR="00AE64AE">
        <w:t>where the DMRS patterns from two mini slots are used:</w:t>
      </w:r>
    </w:p>
    <w:p w14:paraId="55036D5C" w14:textId="1E30DD2D" w:rsidR="00AE64AE" w:rsidRDefault="00AF4F16" w:rsidP="00AF4F16">
      <w:pPr>
        <w:pStyle w:val="Proposal"/>
      </w:pPr>
      <w:bookmarkStart w:id="73" w:name="_Toc494370570"/>
      <w:bookmarkStart w:id="74" w:name="_Toc494391445"/>
      <w:bookmarkStart w:id="75" w:name="_Toc494713968"/>
      <w:bookmarkStart w:id="76" w:name="_Toc494742487"/>
      <w:r>
        <w:t>For UL frequency hopping, use the mini-slot DMRS pattern in each of the two groups of OFDM symbols, corresponding to the length of the group.</w:t>
      </w:r>
      <w:bookmarkEnd w:id="73"/>
      <w:bookmarkEnd w:id="74"/>
      <w:bookmarkEnd w:id="75"/>
      <w:bookmarkEnd w:id="76"/>
      <w:r>
        <w:t xml:space="preserve"> </w:t>
      </w:r>
    </w:p>
    <w:p w14:paraId="53A1CF5A" w14:textId="0AF11C92" w:rsidR="00AF4F16" w:rsidRDefault="00AF4F16" w:rsidP="00AF4F16">
      <w:r>
        <w:t>For example, we may have this pattern:</w:t>
      </w:r>
    </w:p>
    <w:p w14:paraId="12460C90" w14:textId="77777777" w:rsidR="00FF3530" w:rsidRDefault="00FF3530" w:rsidP="00FF3530">
      <w:pPr>
        <w:keepNext/>
        <w:jc w:val="center"/>
      </w:pPr>
      <w:r w:rsidRPr="00FF3530">
        <w:rPr>
          <w:noProof/>
          <w:lang w:val="sv-SE" w:eastAsia="sv-SE"/>
        </w:rPr>
        <w:lastRenderedPageBreak/>
        <w:drawing>
          <wp:inline distT="0" distB="0" distL="0" distR="0" wp14:anchorId="24CD751D" wp14:editId="6BF308ED">
            <wp:extent cx="1422276" cy="2076450"/>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4943" cy="2080344"/>
                    </a:xfrm>
                    <a:prstGeom prst="rect">
                      <a:avLst/>
                    </a:prstGeom>
                    <a:noFill/>
                    <a:ln>
                      <a:noFill/>
                    </a:ln>
                  </pic:spPr>
                </pic:pic>
              </a:graphicData>
            </a:graphic>
          </wp:inline>
        </w:drawing>
      </w:r>
    </w:p>
    <w:p w14:paraId="5EE1C023" w14:textId="15290B7C" w:rsidR="00AF4F16" w:rsidRDefault="00FF3530" w:rsidP="00FF3530">
      <w:pPr>
        <w:pStyle w:val="Caption"/>
      </w:pPr>
      <w:r>
        <w:t xml:space="preserve">Figure </w:t>
      </w:r>
      <w:r>
        <w:fldChar w:fldCharType="begin"/>
      </w:r>
      <w:r>
        <w:instrText xml:space="preserve"> SEQ Figure \* ARABIC </w:instrText>
      </w:r>
      <w:r>
        <w:fldChar w:fldCharType="separate"/>
      </w:r>
      <w:r w:rsidR="00860A2F">
        <w:rPr>
          <w:noProof/>
        </w:rPr>
        <w:t>7</w:t>
      </w:r>
      <w:r>
        <w:fldChar w:fldCharType="end"/>
      </w:r>
      <w:r>
        <w:t xml:space="preserve"> DMRS patter</w:t>
      </w:r>
      <w:r w:rsidR="00851410">
        <w:t>n</w:t>
      </w:r>
      <w:r>
        <w:t xml:space="preserve"> for </w:t>
      </w:r>
      <w:r w:rsidR="00851410">
        <w:t xml:space="preserve">UL </w:t>
      </w:r>
      <w:r>
        <w:t>frequency hopping, re-using the pattern of two minis-lots</w:t>
      </w:r>
    </w:p>
    <w:p w14:paraId="2CA9650B" w14:textId="77777777" w:rsidR="00AF4F16" w:rsidRPr="00F00494" w:rsidRDefault="00AF4F16" w:rsidP="00AF4F16"/>
    <w:p w14:paraId="14F87B40" w14:textId="03705538" w:rsidR="00743D20" w:rsidRDefault="00743D20" w:rsidP="00743D20">
      <w:pPr>
        <w:pStyle w:val="Heading2"/>
      </w:pPr>
      <w:r w:rsidRPr="00743D20">
        <w:t>Consideration of front-loaded DMRS and CFO estimation in UL</w:t>
      </w:r>
    </w:p>
    <w:p w14:paraId="1CA3073D" w14:textId="77777777" w:rsidR="00743D20" w:rsidRDefault="00743D20" w:rsidP="00743D20">
      <w:pPr>
        <w:pStyle w:val="BodyText"/>
        <w:rPr>
          <w:lang w:eastAsia="ja-JP"/>
        </w:rPr>
      </w:pPr>
      <w:r>
        <w:rPr>
          <w:lang w:eastAsia="ja-JP"/>
        </w:rPr>
        <w:t>In LTE, UL DMRS for PUSCH are always located in 4</w:t>
      </w:r>
      <w:r w:rsidRPr="008E6871">
        <w:rPr>
          <w:vertAlign w:val="superscript"/>
          <w:lang w:eastAsia="ja-JP"/>
        </w:rPr>
        <w:t>th</w:t>
      </w:r>
      <w:r>
        <w:rPr>
          <w:lang w:eastAsia="ja-JP"/>
        </w:rPr>
        <w:t xml:space="preserve"> and 11</w:t>
      </w:r>
      <w:r w:rsidRPr="008E6871">
        <w:rPr>
          <w:vertAlign w:val="superscript"/>
          <w:lang w:eastAsia="ja-JP"/>
        </w:rPr>
        <w:t>th</w:t>
      </w:r>
      <w:r>
        <w:rPr>
          <w:lang w:eastAsia="ja-JP"/>
        </w:rPr>
        <w:t xml:space="preserve"> symbol of a subframe which means that the base station can use DMRS for CFO estimation. However, in NR with the possibility to configure front-loaded UL DMRS only there will be a need to address CFO estimation in UL without imposing scheduling constraints.</w:t>
      </w:r>
    </w:p>
    <w:p w14:paraId="35597332" w14:textId="77777777" w:rsidR="00743D20" w:rsidRDefault="00743D20" w:rsidP="00743D20">
      <w:pPr>
        <w:pStyle w:val="BodyText"/>
        <w:rPr>
          <w:lang w:eastAsia="ja-JP"/>
        </w:rPr>
      </w:pPr>
      <w:r>
        <w:rPr>
          <w:lang w:eastAsia="ja-JP"/>
        </w:rPr>
        <w:t>One possibility to address this would be to configure UL PTRS also in sub-6 deployments with the property of being relatively sparse in time, sufficiently dense within the scheduled bandwidth and MCS independent. A major difference between CPE and CFO estimation is though the time scale for the need of compensating for the phase distortion; where the CPE may need to be compensated on a symbol level the CFO compensation can be done on a multiple frame level.</w:t>
      </w:r>
    </w:p>
    <w:p w14:paraId="43A51C4E" w14:textId="77777777" w:rsidR="00743D20" w:rsidRDefault="00743D20" w:rsidP="00743D20">
      <w:pPr>
        <w:pStyle w:val="BodyText"/>
        <w:rPr>
          <w:lang w:eastAsia="ja-JP"/>
        </w:rPr>
      </w:pPr>
      <w:r>
        <w:rPr>
          <w:lang w:eastAsia="ja-JP"/>
        </w:rPr>
        <w:t xml:space="preserve">By always including PTRS in a PUSCH transmission may thus lead to unnecessary overhead in sub-6 deployments. Instead of always including PTRS </w:t>
      </w:r>
      <w:r w:rsidRPr="00862A88">
        <w:rPr>
          <w:lang w:eastAsia="ja-JP"/>
        </w:rPr>
        <w:t>for CFO estimation</w:t>
      </w:r>
      <w:r>
        <w:rPr>
          <w:lang w:eastAsia="ja-JP"/>
        </w:rPr>
        <w:t xml:space="preserve">, the presence of PTRS could be triggered by the UL grant.  </w:t>
      </w:r>
    </w:p>
    <w:p w14:paraId="303BBFB1" w14:textId="77777777" w:rsidR="00743D20" w:rsidRDefault="00743D20" w:rsidP="00743D20">
      <w:pPr>
        <w:pStyle w:val="BodyText"/>
        <w:rPr>
          <w:lang w:eastAsia="ja-JP"/>
        </w:rPr>
      </w:pPr>
      <w:r>
        <w:rPr>
          <w:lang w:eastAsia="ja-JP"/>
        </w:rPr>
        <w:t>An alternative to trigger PTRS would be to trigger presence of additional DMRS, i.e. in addition to being configured with front-loaded DMRS a UE is also configured with a DMRS pattern that can be triggered to enable CFO estimation at the base station. This DMRS pattern could refer to an UL DMRS configuration that includes the front-loaded DMRS in conjunction with the additional DMRS.</w:t>
      </w:r>
    </w:p>
    <w:p w14:paraId="7F35BD97" w14:textId="77777777" w:rsidR="00743D20" w:rsidRDefault="00743D20" w:rsidP="00743D20">
      <w:pPr>
        <w:pStyle w:val="BodyText"/>
        <w:rPr>
          <w:lang w:eastAsia="ja-JP"/>
        </w:rPr>
      </w:pPr>
      <w:r>
        <w:rPr>
          <w:lang w:eastAsia="ja-JP"/>
        </w:rPr>
        <w:t xml:space="preserve">In the previous RAN1 though, the following working assumption was made with respect to DMRS for PUSCH: </w:t>
      </w:r>
    </w:p>
    <w:p w14:paraId="4BB75752" w14:textId="77777777" w:rsidR="00743D20" w:rsidRPr="00862A88" w:rsidRDefault="00743D20" w:rsidP="00743D20">
      <w:pPr>
        <w:pStyle w:val="BodyText"/>
        <w:numPr>
          <w:ilvl w:val="0"/>
          <w:numId w:val="20"/>
        </w:numPr>
        <w:overflowPunct/>
        <w:autoSpaceDE/>
        <w:autoSpaceDN/>
        <w:adjustRightInd/>
        <w:textAlignment w:val="auto"/>
        <w:rPr>
          <w:i/>
          <w:lang w:eastAsia="ja-JP"/>
        </w:rPr>
      </w:pPr>
      <w:r w:rsidRPr="00862A88">
        <w:rPr>
          <w:i/>
          <w:lang w:eastAsia="ja-JP"/>
        </w:rPr>
        <w:t xml:space="preserve">A UE is configured with the number of additional DMRS for PDSCH and as a </w:t>
      </w:r>
      <w:r w:rsidRPr="00862A88">
        <w:rPr>
          <w:i/>
          <w:u w:val="single"/>
          <w:lang w:eastAsia="ja-JP"/>
        </w:rPr>
        <w:t>working assumption</w:t>
      </w:r>
      <w:r w:rsidRPr="00862A88">
        <w:rPr>
          <w:i/>
          <w:lang w:eastAsia="ja-JP"/>
        </w:rPr>
        <w:t xml:space="preserve"> for PUSCH with the following signaling method:</w:t>
      </w:r>
    </w:p>
    <w:p w14:paraId="539DBC3B" w14:textId="77777777" w:rsidR="00743D20" w:rsidRPr="00862A88" w:rsidRDefault="00743D20" w:rsidP="00743D20">
      <w:pPr>
        <w:pStyle w:val="BodyText"/>
        <w:numPr>
          <w:ilvl w:val="1"/>
          <w:numId w:val="20"/>
        </w:numPr>
        <w:overflowPunct/>
        <w:autoSpaceDE/>
        <w:autoSpaceDN/>
        <w:adjustRightInd/>
        <w:textAlignment w:val="auto"/>
        <w:rPr>
          <w:i/>
          <w:lang w:eastAsia="ja-JP"/>
        </w:rPr>
      </w:pPr>
      <w:r w:rsidRPr="00862A88">
        <w:rPr>
          <w:i/>
          <w:lang w:eastAsia="ja-JP"/>
        </w:rPr>
        <w:t>By UE-specific higher layer signaling</w:t>
      </w:r>
    </w:p>
    <w:p w14:paraId="654AFC4C" w14:textId="77777777" w:rsidR="00743D20" w:rsidRDefault="00743D20" w:rsidP="00743D20">
      <w:pPr>
        <w:pStyle w:val="BodyText"/>
        <w:numPr>
          <w:ilvl w:val="1"/>
          <w:numId w:val="20"/>
        </w:numPr>
        <w:overflowPunct/>
        <w:autoSpaceDE/>
        <w:autoSpaceDN/>
        <w:adjustRightInd/>
        <w:textAlignment w:val="auto"/>
        <w:rPr>
          <w:lang w:eastAsia="ja-JP"/>
        </w:rPr>
      </w:pPr>
      <w:r w:rsidRPr="00862A88">
        <w:rPr>
          <w:i/>
          <w:lang w:eastAsia="ja-JP"/>
        </w:rPr>
        <w:t>For PUSCH, companies are encouraged to perform analysis/evaluations taking into account T/F sync impact particularly for front-loaded DM-RS</w:t>
      </w:r>
    </w:p>
    <w:p w14:paraId="08BDD9C9" w14:textId="77777777" w:rsidR="00743D20" w:rsidRDefault="00743D20" w:rsidP="00743D20">
      <w:pPr>
        <w:pStyle w:val="BodyText"/>
        <w:rPr>
          <w:lang w:eastAsia="ja-JP"/>
        </w:rPr>
      </w:pPr>
      <w:r>
        <w:rPr>
          <w:lang w:eastAsia="ja-JP"/>
        </w:rPr>
        <w:t xml:space="preserve">Introducing a DCI based switching of the DMRS pattern for PUSCH </w:t>
      </w:r>
      <w:r w:rsidRPr="00363BF4">
        <w:rPr>
          <w:lang w:eastAsia="ja-JP"/>
        </w:rPr>
        <w:t>(</w:t>
      </w:r>
      <w:r>
        <w:rPr>
          <w:lang w:eastAsia="ja-JP"/>
        </w:rPr>
        <w:t>to assist T/F sync</w:t>
      </w:r>
      <w:r w:rsidRPr="00363BF4">
        <w:rPr>
          <w:lang w:eastAsia="ja-JP"/>
        </w:rPr>
        <w:t xml:space="preserve">) </w:t>
      </w:r>
      <w:r>
        <w:rPr>
          <w:lang w:eastAsia="ja-JP"/>
        </w:rPr>
        <w:t xml:space="preserve">means that the current working assumption above cannot be confirmed if additional DMRS is always present when configured by higher layer signaling. However, there is a need to address this issue so one of the options discussed above should be considered. </w:t>
      </w:r>
    </w:p>
    <w:p w14:paraId="58B1E898" w14:textId="77777777" w:rsidR="00743D20" w:rsidRDefault="00743D20" w:rsidP="00743D20">
      <w:pPr>
        <w:pStyle w:val="Proposal"/>
        <w:rPr>
          <w:lang w:eastAsia="ja-JP"/>
        </w:rPr>
      </w:pPr>
      <w:bookmarkStart w:id="77" w:name="_Toc494352391"/>
      <w:bookmarkStart w:id="78" w:name="_Toc494352417"/>
      <w:bookmarkStart w:id="79" w:name="_Toc494356600"/>
      <w:bookmarkStart w:id="80" w:name="_Toc494356682"/>
      <w:bookmarkStart w:id="81" w:name="_Toc494368409"/>
      <w:bookmarkStart w:id="82" w:name="_Toc494370571"/>
      <w:bookmarkStart w:id="83" w:name="_Toc494391446"/>
      <w:bookmarkStart w:id="84" w:name="_Toc494713969"/>
      <w:bookmarkStart w:id="85" w:name="_Toc494742488"/>
      <w:r>
        <w:rPr>
          <w:lang w:eastAsia="ja-JP"/>
        </w:rPr>
        <w:t>RAN1 should select one of the following options to assist CFO estimation in UL with front-loaded DMRS:</w:t>
      </w:r>
      <w:bookmarkEnd w:id="77"/>
      <w:bookmarkEnd w:id="78"/>
      <w:bookmarkEnd w:id="79"/>
      <w:bookmarkEnd w:id="80"/>
      <w:bookmarkEnd w:id="81"/>
      <w:bookmarkEnd w:id="82"/>
      <w:bookmarkEnd w:id="83"/>
      <w:bookmarkEnd w:id="84"/>
      <w:bookmarkEnd w:id="85"/>
    </w:p>
    <w:p w14:paraId="42CC3A4C" w14:textId="38816FFC" w:rsidR="00743D20" w:rsidRDefault="00743D20" w:rsidP="00743D20">
      <w:pPr>
        <w:pStyle w:val="Proposal"/>
        <w:numPr>
          <w:ilvl w:val="0"/>
          <w:numId w:val="22"/>
        </w:numPr>
        <w:rPr>
          <w:lang w:eastAsia="ja-JP"/>
        </w:rPr>
      </w:pPr>
      <w:bookmarkStart w:id="86" w:name="_Toc494352392"/>
      <w:bookmarkStart w:id="87" w:name="_Toc494352418"/>
      <w:bookmarkStart w:id="88" w:name="_Toc494356601"/>
      <w:bookmarkStart w:id="89" w:name="_Toc494356683"/>
      <w:bookmarkStart w:id="90" w:name="_Toc494368410"/>
      <w:bookmarkStart w:id="91" w:name="_Toc494370572"/>
      <w:bookmarkStart w:id="92" w:name="_Toc494391447"/>
      <w:bookmarkStart w:id="93" w:name="_Toc494713970"/>
      <w:bookmarkStart w:id="94" w:name="_Toc494742489"/>
      <w:r>
        <w:rPr>
          <w:lang w:eastAsia="ja-JP"/>
        </w:rPr>
        <w:t>A UE can be configured with additional DMRS which presence can be dynamically indicated</w:t>
      </w:r>
      <w:bookmarkEnd w:id="86"/>
      <w:bookmarkEnd w:id="87"/>
      <w:bookmarkEnd w:id="88"/>
      <w:bookmarkEnd w:id="89"/>
      <w:bookmarkEnd w:id="90"/>
      <w:bookmarkEnd w:id="91"/>
      <w:bookmarkEnd w:id="92"/>
      <w:bookmarkEnd w:id="93"/>
      <w:bookmarkEnd w:id="94"/>
    </w:p>
    <w:p w14:paraId="2FE545C9" w14:textId="77777777" w:rsidR="00743D20" w:rsidRDefault="00743D20" w:rsidP="00743D20">
      <w:pPr>
        <w:pStyle w:val="Proposal"/>
        <w:numPr>
          <w:ilvl w:val="0"/>
          <w:numId w:val="22"/>
        </w:numPr>
        <w:rPr>
          <w:lang w:eastAsia="ja-JP"/>
        </w:rPr>
      </w:pPr>
      <w:bookmarkStart w:id="95" w:name="_Toc494352393"/>
      <w:bookmarkStart w:id="96" w:name="_Toc494352419"/>
      <w:bookmarkStart w:id="97" w:name="_Toc494356602"/>
      <w:bookmarkStart w:id="98" w:name="_Toc494356684"/>
      <w:bookmarkStart w:id="99" w:name="_Toc494368411"/>
      <w:bookmarkStart w:id="100" w:name="_Toc494370573"/>
      <w:bookmarkStart w:id="101" w:name="_Toc494391448"/>
      <w:bookmarkStart w:id="102" w:name="_Toc494713971"/>
      <w:bookmarkStart w:id="103" w:name="_Toc494742490"/>
      <w:r>
        <w:rPr>
          <w:lang w:eastAsia="ja-JP"/>
        </w:rPr>
        <w:lastRenderedPageBreak/>
        <w:t>A UE can be configured with a PTRS pattern that does not depend on MCS and its presence can be dynamically indicated</w:t>
      </w:r>
      <w:bookmarkEnd w:id="95"/>
      <w:bookmarkEnd w:id="96"/>
      <w:bookmarkEnd w:id="97"/>
      <w:bookmarkEnd w:id="98"/>
      <w:bookmarkEnd w:id="99"/>
      <w:bookmarkEnd w:id="100"/>
      <w:bookmarkEnd w:id="101"/>
      <w:bookmarkEnd w:id="102"/>
      <w:bookmarkEnd w:id="103"/>
    </w:p>
    <w:p w14:paraId="67385812" w14:textId="217D35B4" w:rsidR="00743D20" w:rsidRDefault="00743D20" w:rsidP="00743D20">
      <w:pPr>
        <w:pStyle w:val="Proposal"/>
        <w:numPr>
          <w:ilvl w:val="0"/>
          <w:numId w:val="22"/>
        </w:numPr>
        <w:rPr>
          <w:lang w:eastAsia="ja-JP"/>
        </w:rPr>
      </w:pPr>
      <w:bookmarkStart w:id="104" w:name="_Toc494352394"/>
      <w:bookmarkStart w:id="105" w:name="_Toc494352420"/>
      <w:bookmarkStart w:id="106" w:name="_Toc494356603"/>
      <w:bookmarkStart w:id="107" w:name="_Toc494356685"/>
      <w:bookmarkStart w:id="108" w:name="_Toc494368412"/>
      <w:bookmarkStart w:id="109" w:name="_Toc494370574"/>
      <w:bookmarkStart w:id="110" w:name="_Toc494391449"/>
      <w:bookmarkStart w:id="111" w:name="_Toc494713972"/>
      <w:bookmarkStart w:id="112" w:name="_Toc494742491"/>
      <w:r>
        <w:rPr>
          <w:lang w:eastAsia="ja-JP"/>
        </w:rPr>
        <w:t>A UE can be configured with a PTRS pattern that does not depend on MCS and is always transmitted in conjunction with PUSCH</w:t>
      </w:r>
      <w:bookmarkEnd w:id="104"/>
      <w:bookmarkEnd w:id="105"/>
      <w:bookmarkEnd w:id="106"/>
      <w:bookmarkEnd w:id="107"/>
      <w:bookmarkEnd w:id="108"/>
      <w:bookmarkEnd w:id="109"/>
      <w:bookmarkEnd w:id="110"/>
      <w:bookmarkEnd w:id="111"/>
      <w:bookmarkEnd w:id="112"/>
    </w:p>
    <w:p w14:paraId="5B81FF40" w14:textId="77777777" w:rsidR="0074573B" w:rsidRPr="00743D20" w:rsidRDefault="0074573B" w:rsidP="0074573B">
      <w:pPr>
        <w:pStyle w:val="Proposal"/>
        <w:numPr>
          <w:ilvl w:val="0"/>
          <w:numId w:val="0"/>
        </w:numPr>
        <w:ind w:left="1701" w:hanging="1701"/>
        <w:rPr>
          <w:lang w:eastAsia="ja-JP"/>
        </w:rPr>
      </w:pPr>
    </w:p>
    <w:p w14:paraId="585AEAE5" w14:textId="2A4D0E6B" w:rsidR="00743D20" w:rsidRDefault="00743D20" w:rsidP="00CE0424">
      <w:pPr>
        <w:pStyle w:val="Heading1"/>
      </w:pPr>
      <w:r>
        <w:t>Antenna port mapping</w:t>
      </w:r>
    </w:p>
    <w:p w14:paraId="3528D0FC" w14:textId="6D34CA74" w:rsidR="00743D20" w:rsidRDefault="00743D20" w:rsidP="00743D20">
      <w:pPr>
        <w:pStyle w:val="BodyText"/>
      </w:pPr>
      <w:r>
        <w:t xml:space="preserve">The DCI will contain antenna port mapping tables that for each value selects R antenna ports where R is the number of received or transmitted layers by the UE. In LTE, the </w:t>
      </w:r>
      <w:proofErr w:type="spellStart"/>
      <w:r>
        <w:t>n_SCID</w:t>
      </w:r>
      <w:proofErr w:type="spellEnd"/>
      <w:r>
        <w:t xml:space="preserve"> is encoded into the antenna port mapping table as well, but since scrambling of DMRS is independent of the antenna port selection, it can be moved out of the table and encoded in the Transmission Configuration Information (TCI) states. Hence, each TCI state is RRC configured with a </w:t>
      </w:r>
      <w:proofErr w:type="spellStart"/>
      <w:r>
        <w:t>n_SCID</w:t>
      </w:r>
      <w:proofErr w:type="spellEnd"/>
      <w:r>
        <w:t xml:space="preserve"> value. This allows for very flexible MU-MIMO operation where non-orthogonal MU-MIMO scheduling can be obtained between UEs with </w:t>
      </w:r>
      <w:proofErr w:type="spellStart"/>
      <w:r>
        <w:t>e.g</w:t>
      </w:r>
      <w:proofErr w:type="spellEnd"/>
      <w:r>
        <w:t xml:space="preserve"> rank 2 and rank 3 reception respectively, using non-orthogonal DMRS. </w:t>
      </w:r>
    </w:p>
    <w:p w14:paraId="692ED68A" w14:textId="00576D62" w:rsidR="00743D20" w:rsidRDefault="00743D20" w:rsidP="00743D20">
      <w:pPr>
        <w:pStyle w:val="Proposal"/>
      </w:pPr>
      <w:bookmarkStart w:id="113" w:name="_Toc494352395"/>
      <w:bookmarkStart w:id="114" w:name="_Toc494352421"/>
      <w:bookmarkStart w:id="115" w:name="_Toc494356604"/>
      <w:bookmarkStart w:id="116" w:name="_Toc494356686"/>
      <w:bookmarkStart w:id="117" w:name="_Toc494368413"/>
      <w:bookmarkStart w:id="118" w:name="_Toc494370575"/>
      <w:bookmarkStart w:id="119" w:name="_Toc494391450"/>
      <w:bookmarkStart w:id="120" w:name="_Toc494713973"/>
      <w:bookmarkStart w:id="121" w:name="_Toc494742492"/>
      <w:r w:rsidRPr="007B7417">
        <w:t>DMRS scrambling ID is RRC configu</w:t>
      </w:r>
      <w:r>
        <w:t>red and encoded into TCI states</w:t>
      </w:r>
      <w:r w:rsidRPr="007B7417">
        <w:t xml:space="preserve"> and not in the antenna port mapping table as in LTE</w:t>
      </w:r>
      <w:bookmarkEnd w:id="113"/>
      <w:bookmarkEnd w:id="114"/>
      <w:bookmarkEnd w:id="115"/>
      <w:bookmarkEnd w:id="116"/>
      <w:bookmarkEnd w:id="117"/>
      <w:bookmarkEnd w:id="118"/>
      <w:bookmarkEnd w:id="119"/>
      <w:bookmarkEnd w:id="120"/>
      <w:bookmarkEnd w:id="121"/>
    </w:p>
    <w:p w14:paraId="57F44AF4" w14:textId="77777777" w:rsidR="00743D20" w:rsidRDefault="00743D20" w:rsidP="00743D20">
      <w:pPr>
        <w:pStyle w:val="BodyText"/>
      </w:pPr>
      <w:r>
        <w:t>On the other hand, some other parameters can benefit to be encoded into the antenna port mapping table since there are dependencies with which ports are used. One is the FDM with data, which only applies when RE are available in the OFDM symbol, e.g. for rank 1 scheduling in SU-MIMO. Note that even if the UE receives rank 1, another UE can be scheduled on another FDM comb and hence both states with and without DMRS/PDSCH FDM needs to be encoded into the table.</w:t>
      </w:r>
    </w:p>
    <w:p w14:paraId="51EC5133" w14:textId="7C5CBF4A" w:rsidR="00743D20" w:rsidRDefault="00743D20" w:rsidP="00743D20">
      <w:pPr>
        <w:pStyle w:val="BodyText"/>
      </w:pPr>
      <w:r>
        <w:t xml:space="preserve">Secondly, for PTRS mapping in case of FD-CDM, which subcarrier the PTRS should be mapped to can also be encoded into the table (without any impact on the table itself, i.e. no additional states are introduced).  </w:t>
      </w:r>
    </w:p>
    <w:p w14:paraId="0D236E53" w14:textId="62C864B1" w:rsidR="000265C9" w:rsidRDefault="000265C9" w:rsidP="000265C9">
      <w:pPr>
        <w:pStyle w:val="Proposal"/>
      </w:pPr>
      <w:bookmarkStart w:id="122" w:name="_Toc494391451"/>
      <w:bookmarkStart w:id="123" w:name="_Toc494713974"/>
      <w:bookmarkStart w:id="124" w:name="_Toc494742493"/>
      <w:r>
        <w:t>When PTRS is enabled, the antenna port mapping tabled indicates which subcarrier the PTRS should be mapped to in case two ports shared by FD-OCC are used for two different UEs in MU-MIMO scheduling</w:t>
      </w:r>
      <w:bookmarkEnd w:id="122"/>
      <w:bookmarkEnd w:id="123"/>
      <w:bookmarkEnd w:id="124"/>
      <w:r>
        <w:t xml:space="preserve"> </w:t>
      </w:r>
    </w:p>
    <w:p w14:paraId="71F3F435" w14:textId="77777777" w:rsidR="00743D20" w:rsidRDefault="00743D20" w:rsidP="00743D20">
      <w:pPr>
        <w:pStyle w:val="BodyText"/>
      </w:pPr>
      <w:r>
        <w:t>The antenna port mapping table design follow some principles:</w:t>
      </w:r>
    </w:p>
    <w:p w14:paraId="32C70838" w14:textId="1C909901" w:rsidR="000265C9" w:rsidRDefault="000265C9" w:rsidP="00743D20">
      <w:pPr>
        <w:pStyle w:val="BodyText"/>
        <w:numPr>
          <w:ilvl w:val="0"/>
          <w:numId w:val="23"/>
        </w:numPr>
        <w:overflowPunct/>
        <w:autoSpaceDE/>
        <w:autoSpaceDN/>
        <w:adjustRightInd/>
        <w:textAlignment w:val="auto"/>
      </w:pPr>
      <w:r>
        <w:t>It is sufficient to limit to 8 MU-MIMO scheduled UEs with single layer per UE, hence port 1008-1011 need not be used for rank 1 transmission</w:t>
      </w:r>
    </w:p>
    <w:p w14:paraId="36EC7790" w14:textId="0F557E8B" w:rsidR="00743D20" w:rsidRDefault="00743D20" w:rsidP="00743D20">
      <w:pPr>
        <w:pStyle w:val="BodyText"/>
        <w:numPr>
          <w:ilvl w:val="0"/>
          <w:numId w:val="23"/>
        </w:numPr>
        <w:overflowPunct/>
        <w:autoSpaceDE/>
        <w:autoSpaceDN/>
        <w:adjustRightInd/>
        <w:textAlignment w:val="auto"/>
      </w:pPr>
      <w:r>
        <w:t>It should be possible to schedule 2 layers per UE in MU-MIMO utilizing the maximal n</w:t>
      </w:r>
      <w:r w:rsidR="000265C9">
        <w:t>umber of orthogonal DMRS ports,</w:t>
      </w:r>
    </w:p>
    <w:p w14:paraId="28B38EC7" w14:textId="77777777" w:rsidR="00743D20" w:rsidRDefault="00743D20" w:rsidP="00743D20">
      <w:pPr>
        <w:pStyle w:val="BodyText"/>
        <w:numPr>
          <w:ilvl w:val="0"/>
          <w:numId w:val="23"/>
        </w:numPr>
        <w:overflowPunct/>
        <w:autoSpaceDE/>
        <w:autoSpaceDN/>
        <w:adjustRightInd/>
        <w:textAlignment w:val="auto"/>
      </w:pPr>
      <w:r>
        <w:t>It should be possible to separate ports using FDM as well as using FD-CDM only and TD-CDM only for rank 2 SU-MIMO transmissions</w:t>
      </w:r>
    </w:p>
    <w:p w14:paraId="3FB45D71" w14:textId="09619DA6" w:rsidR="00B36AE6" w:rsidRDefault="00B36AE6" w:rsidP="00743D20">
      <w:pPr>
        <w:pStyle w:val="BodyText"/>
        <w:numPr>
          <w:ilvl w:val="0"/>
          <w:numId w:val="23"/>
        </w:numPr>
        <w:overflowPunct/>
        <w:autoSpaceDE/>
        <w:autoSpaceDN/>
        <w:adjustRightInd/>
        <w:textAlignment w:val="auto"/>
      </w:pPr>
      <w:r>
        <w:t>For support up to rank 8 transmission, two DMRS symbols are always configured.</w:t>
      </w:r>
    </w:p>
    <w:p w14:paraId="0B793C5E" w14:textId="2E850242" w:rsidR="00743D20" w:rsidRDefault="00743D20" w:rsidP="00743D20">
      <w:pPr>
        <w:pStyle w:val="BodyText"/>
        <w:numPr>
          <w:ilvl w:val="0"/>
          <w:numId w:val="23"/>
        </w:numPr>
        <w:overflowPunct/>
        <w:autoSpaceDE/>
        <w:autoSpaceDN/>
        <w:adjustRightInd/>
        <w:textAlignment w:val="auto"/>
      </w:pPr>
      <w:r>
        <w:t xml:space="preserve">It should be possible to schedule 2 layer SU-MIMO using </w:t>
      </w:r>
      <w:proofErr w:type="spellStart"/>
      <w:r>
        <w:t>FDM:ed</w:t>
      </w:r>
      <w:proofErr w:type="spellEnd"/>
      <w:r>
        <w:t xml:space="preserve"> antenna ports where the UE is</w:t>
      </w:r>
      <w:r w:rsidR="000265C9">
        <w:t xml:space="preserve"> indicated</w:t>
      </w:r>
      <w:r>
        <w:t xml:space="preserve"> that th</w:t>
      </w:r>
      <w:r w:rsidR="000265C9">
        <w:t>ere is no MU-MIMO interference or if there is MU-MIMO interference (non-transparent MU-MIMO)</w:t>
      </w:r>
    </w:p>
    <w:p w14:paraId="450D8DFB" w14:textId="6831642E" w:rsidR="00743D20" w:rsidRDefault="00743D20" w:rsidP="00743D20">
      <w:pPr>
        <w:pStyle w:val="BodyText"/>
        <w:numPr>
          <w:ilvl w:val="0"/>
          <w:numId w:val="23"/>
        </w:numPr>
        <w:overflowPunct/>
        <w:autoSpaceDE/>
        <w:autoSpaceDN/>
        <w:adjustRightInd/>
        <w:textAlignment w:val="auto"/>
      </w:pPr>
      <w:r>
        <w:t>Although possible to schedule</w:t>
      </w:r>
      <w:r w:rsidR="000265C9">
        <w:t xml:space="preserve"> up to 4 layers per UE in MU-MIMO</w:t>
      </w:r>
      <w:r>
        <w:t xml:space="preserve">, the table </w:t>
      </w:r>
      <w:r w:rsidR="000265C9">
        <w:t>does not need to contain many scheduling alternatives</w:t>
      </w:r>
      <w:r>
        <w:t xml:space="preserve"> for MU-MIMO </w:t>
      </w:r>
      <w:r w:rsidR="000265C9">
        <w:t xml:space="preserve">between UEs </w:t>
      </w:r>
      <w:r>
        <w:t>with more than 2 layers per UE</w:t>
      </w:r>
    </w:p>
    <w:p w14:paraId="340CB9FD" w14:textId="77777777" w:rsidR="00743D20" w:rsidRDefault="00743D20" w:rsidP="00743D20">
      <w:pPr>
        <w:pStyle w:val="BodyText"/>
        <w:numPr>
          <w:ilvl w:val="0"/>
          <w:numId w:val="23"/>
        </w:numPr>
        <w:overflowPunct/>
        <w:autoSpaceDE/>
        <w:autoSpaceDN/>
        <w:adjustRightInd/>
        <w:textAlignment w:val="auto"/>
      </w:pPr>
      <w:r>
        <w:t xml:space="preserve">In case of 2 front loaded symbols, it is important to support FDM with data, otherwise the DMRS overhead will be very large in case additional 2 back loaded symbols are also configured. </w:t>
      </w:r>
    </w:p>
    <w:p w14:paraId="6747F6A6" w14:textId="77777777" w:rsidR="00743D20" w:rsidRDefault="00743D20" w:rsidP="00743D20">
      <w:pPr>
        <w:pStyle w:val="BodyText"/>
        <w:numPr>
          <w:ilvl w:val="0"/>
          <w:numId w:val="23"/>
        </w:numPr>
        <w:overflowPunct/>
        <w:autoSpaceDE/>
        <w:autoSpaceDN/>
        <w:adjustRightInd/>
        <w:textAlignment w:val="auto"/>
      </w:pPr>
      <w:r>
        <w:t>For highest possible NR user throughput peak rate, support Type 2 DMRS (lowest overhead), 8 layer transmission where PDSCH and DMRS are FDM</w:t>
      </w:r>
    </w:p>
    <w:p w14:paraId="393E6E99" w14:textId="537B1435" w:rsidR="00850FCB" w:rsidRDefault="00850FCB" w:rsidP="00743D20">
      <w:pPr>
        <w:pStyle w:val="Proposal"/>
        <w:numPr>
          <w:ilvl w:val="0"/>
          <w:numId w:val="0"/>
        </w:numPr>
      </w:pPr>
    </w:p>
    <w:p w14:paraId="33C30AD3" w14:textId="08E0B499" w:rsidR="00850FCB" w:rsidRPr="00850FCB" w:rsidRDefault="00850FCB" w:rsidP="00850FCB">
      <w:pPr>
        <w:pStyle w:val="BodyText"/>
      </w:pPr>
      <w:r>
        <w:t>In [3], we show how antenna port mapping tables for single front loaded DMRS can be designed.</w:t>
      </w:r>
    </w:p>
    <w:p w14:paraId="0F07573F" w14:textId="77777777" w:rsidR="00743D20" w:rsidRDefault="00743D20" w:rsidP="00743D20">
      <w:pPr>
        <w:pStyle w:val="Heading1"/>
        <w:rPr>
          <w:lang w:eastAsia="ja-JP"/>
        </w:rPr>
      </w:pPr>
      <w:r>
        <w:rPr>
          <w:lang w:eastAsia="ja-JP"/>
        </w:rPr>
        <w:lastRenderedPageBreak/>
        <w:t>DMRS Sequences</w:t>
      </w:r>
    </w:p>
    <w:p w14:paraId="4299D4B6" w14:textId="244E5864" w:rsidR="00C06FA4" w:rsidRDefault="00743D20" w:rsidP="00C06FA4">
      <w:pPr>
        <w:pStyle w:val="Heading2"/>
        <w:rPr>
          <w:lang w:eastAsia="ja-JP"/>
        </w:rPr>
      </w:pPr>
      <w:r>
        <w:rPr>
          <w:lang w:eastAsia="ja-JP"/>
        </w:rPr>
        <w:t>Sequence for CP-OFDM</w:t>
      </w:r>
    </w:p>
    <w:p w14:paraId="0BE17DCD" w14:textId="77777777" w:rsidR="00A3360E" w:rsidRDefault="00A3360E" w:rsidP="00A3360E">
      <w:pPr>
        <w:rPr>
          <w:rStyle w:val="Strong"/>
          <w:b w:val="0"/>
          <w:szCs w:val="24"/>
        </w:rPr>
      </w:pPr>
      <w:r>
        <w:rPr>
          <w:rStyle w:val="Strong"/>
          <w:b w:val="0"/>
          <w:szCs w:val="24"/>
        </w:rPr>
        <w:t>For the CP-OFDM waveform, it has previously been decided that DMRS shall be based on pseudo-random sequences but the details on the reference signal generation remains to be decided.</w:t>
      </w:r>
    </w:p>
    <w:p w14:paraId="64A3CA62" w14:textId="77777777" w:rsidR="00A3360E" w:rsidRPr="00FC0C34" w:rsidRDefault="00A3360E" w:rsidP="00A3360E">
      <w:pPr>
        <w:rPr>
          <w:bCs/>
          <w:szCs w:val="24"/>
        </w:rPr>
      </w:pPr>
      <w:r>
        <w:rPr>
          <w:bCs/>
          <w:szCs w:val="24"/>
        </w:rPr>
        <w:t>R</w:t>
      </w:r>
      <w:r w:rsidRPr="00850FCB">
        <w:rPr>
          <w:bCs/>
          <w:szCs w:val="24"/>
        </w:rPr>
        <w:t>eference</w:t>
      </w:r>
      <w:r>
        <w:rPr>
          <w:bCs/>
          <w:szCs w:val="24"/>
        </w:rPr>
        <w:t xml:space="preserve"> signals of QPSK type is in LTE constructed as</w:t>
      </w:r>
      <w:r w:rsidRPr="00FC0C34">
        <w:rPr>
          <w:bCs/>
          <w:szCs w:val="24"/>
        </w:rPr>
        <w:t xml:space="preserve"> </w:t>
      </w:r>
    </w:p>
    <w:p w14:paraId="7A97F22E" w14:textId="77777777" w:rsidR="00A3360E" w:rsidRPr="00FC0C34" w:rsidRDefault="00A3360E" w:rsidP="00A3360E">
      <w:pPr>
        <w:jc w:val="center"/>
        <w:rPr>
          <w:b/>
          <w:bCs/>
          <w:szCs w:val="24"/>
        </w:rPr>
      </w:pPr>
      <w:r w:rsidRPr="00FC0C34">
        <w:rPr>
          <w:b/>
          <w:bCs/>
          <w:position w:val="-26"/>
          <w:szCs w:val="24"/>
        </w:rPr>
        <w:object w:dxaOrig="5020" w:dyaOrig="600" w14:anchorId="56E72E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35pt;height:28.65pt" o:ole="">
            <v:imagedata r:id="rId19" o:title=""/>
          </v:shape>
          <o:OLEObject Type="Embed" ProgID="Equation.3" ShapeID="_x0000_i1025" DrawAspect="Content" ObjectID="_1568484483" r:id="rId20"/>
        </w:object>
      </w:r>
    </w:p>
    <w:p w14:paraId="3232D416" w14:textId="77777777" w:rsidR="00A3360E" w:rsidRDefault="00A3360E" w:rsidP="00A3360E">
      <w:pPr>
        <w:rPr>
          <w:bCs/>
          <w:szCs w:val="24"/>
        </w:rPr>
      </w:pPr>
      <w:r>
        <w:rPr>
          <w:bCs/>
          <w:szCs w:val="24"/>
        </w:rPr>
        <w:t>w</w:t>
      </w:r>
      <w:r w:rsidRPr="00FC0C34">
        <w:rPr>
          <w:bCs/>
          <w:szCs w:val="24"/>
        </w:rPr>
        <w:t>here</w:t>
      </w:r>
      <w:r>
        <w:rPr>
          <w:bCs/>
          <w:szCs w:val="24"/>
        </w:rPr>
        <w:t xml:space="preserve"> the pseudo-random sequence </w:t>
      </w:r>
      <w:r w:rsidRPr="00354F77">
        <w:rPr>
          <w:bCs/>
          <w:position w:val="-10"/>
          <w:szCs w:val="24"/>
        </w:rPr>
        <w:object w:dxaOrig="360" w:dyaOrig="300" w14:anchorId="7DF93F7B">
          <v:shape id="_x0000_i1026" type="#_x0000_t75" style="width:18pt;height:15.35pt" o:ole="">
            <v:imagedata r:id="rId21" o:title=""/>
          </v:shape>
          <o:OLEObject Type="Embed" ProgID="Equation.3" ShapeID="_x0000_i1026" DrawAspect="Content" ObjectID="_1568484484" r:id="rId22"/>
        </w:object>
      </w:r>
      <w:r>
        <w:rPr>
          <w:bCs/>
          <w:szCs w:val="24"/>
        </w:rPr>
        <w:t xml:space="preserve">corresponds to </w:t>
      </w:r>
      <w:r w:rsidRPr="00FC0C34">
        <w:rPr>
          <w:bCs/>
          <w:szCs w:val="24"/>
        </w:rPr>
        <w:t>a lengt</w:t>
      </w:r>
      <w:r>
        <w:rPr>
          <w:bCs/>
          <w:szCs w:val="24"/>
        </w:rPr>
        <w:t>h-31 Gold sequence</w:t>
      </w:r>
      <w:r w:rsidRPr="00FC0C34">
        <w:rPr>
          <w:bCs/>
          <w:szCs w:val="24"/>
        </w:rPr>
        <w:t>.</w:t>
      </w:r>
      <w:r>
        <w:rPr>
          <w:bCs/>
          <w:szCs w:val="24"/>
        </w:rPr>
        <w:t xml:space="preserve"> These reference signals are then randomized via pseudo-random generator seeds, </w:t>
      </w:r>
      <w:r w:rsidRPr="00354F77">
        <w:rPr>
          <w:bCs/>
          <w:position w:val="-10"/>
          <w:szCs w:val="24"/>
        </w:rPr>
        <w:object w:dxaOrig="360" w:dyaOrig="300" w14:anchorId="5E0559AD">
          <v:shape id="_x0000_i1027" type="#_x0000_t75" style="width:18pt;height:15.35pt" o:ole="">
            <v:imagedata r:id="rId23" o:title=""/>
          </v:shape>
          <o:OLEObject Type="Embed" ProgID="Equation.3" ShapeID="_x0000_i1027" DrawAspect="Content" ObjectID="_1568484485" r:id="rId24"/>
        </w:object>
      </w:r>
      <w:r>
        <w:rPr>
          <w:bCs/>
          <w:szCs w:val="24"/>
        </w:rPr>
        <w:t>, that depend on the physical cell ID, unless configured by higher layer signalling, as well as on the slot number within the radio frame.</w:t>
      </w:r>
    </w:p>
    <w:p w14:paraId="62FF0FC1" w14:textId="457866FB" w:rsidR="00A3360E" w:rsidRDefault="00A3360E" w:rsidP="00A3360E">
      <w:pPr>
        <w:rPr>
          <w:bCs/>
          <w:szCs w:val="24"/>
        </w:rPr>
      </w:pPr>
      <w:r>
        <w:rPr>
          <w:bCs/>
          <w:szCs w:val="24"/>
        </w:rPr>
        <w:t xml:space="preserve">In LTE, there are 504 cell IDs and 20 slots within a radio frame, whereas NR will support 1008 cell IDs and depending on the numerology the slot number could be considerably larger than in LTE. If adopting the pseudo-random initialization principle from e.g. CRS, the </w:t>
      </w:r>
      <w:r w:rsidRPr="00354F77">
        <w:rPr>
          <w:bCs/>
          <w:position w:val="-10"/>
          <w:szCs w:val="24"/>
        </w:rPr>
        <w:object w:dxaOrig="360" w:dyaOrig="300" w14:anchorId="0E4E35C4">
          <v:shape id="_x0000_i1028" type="#_x0000_t75" style="width:18pt;height:15.35pt" o:ole="">
            <v:imagedata r:id="rId23" o:title=""/>
          </v:shape>
          <o:OLEObject Type="Embed" ProgID="Equation.3" ShapeID="_x0000_i1028" DrawAspect="Content" ObjectID="_1568484486" r:id="rId25"/>
        </w:object>
      </w:r>
      <w:r w:rsidR="004C653E">
        <w:rPr>
          <w:bCs/>
          <w:szCs w:val="24"/>
        </w:rPr>
        <w:t>c</w:t>
      </w:r>
      <w:r>
        <w:rPr>
          <w:bCs/>
          <w:szCs w:val="24"/>
        </w:rPr>
        <w:t>ould exceed 31 bits. However, we don’t see any strong reasons to reuse exactly the same principle for NR as it seems possible to generate seeds properly such that the length-31Gold sequence can be reused.</w:t>
      </w:r>
    </w:p>
    <w:p w14:paraId="6E0C4F0E" w14:textId="77777777" w:rsidR="00A3360E" w:rsidRDefault="00A3360E" w:rsidP="00A3360E">
      <w:pPr>
        <w:pStyle w:val="Proposal"/>
        <w:rPr>
          <w:rStyle w:val="Strong"/>
          <w:b/>
          <w:szCs w:val="24"/>
        </w:rPr>
      </w:pPr>
      <w:bookmarkStart w:id="125" w:name="_Toc494742494"/>
      <w:r>
        <w:rPr>
          <w:rStyle w:val="Strong"/>
          <w:b/>
          <w:szCs w:val="24"/>
        </w:rPr>
        <w:t>In CP-OFDM, t</w:t>
      </w:r>
      <w:r w:rsidRPr="00411A71">
        <w:rPr>
          <w:rStyle w:val="Strong"/>
          <w:b/>
          <w:szCs w:val="24"/>
        </w:rPr>
        <w:t>he length-31 Gold sequence (same as LTE)</w:t>
      </w:r>
      <w:r>
        <w:rPr>
          <w:rStyle w:val="Strong"/>
          <w:b/>
          <w:szCs w:val="24"/>
        </w:rPr>
        <w:t xml:space="preserve"> is used to generate QPSK based DMRS </w:t>
      </w:r>
      <w:r w:rsidRPr="00411A71">
        <w:rPr>
          <w:rStyle w:val="Strong"/>
          <w:b/>
          <w:szCs w:val="24"/>
        </w:rPr>
        <w:t>sequence</w:t>
      </w:r>
      <w:r>
        <w:rPr>
          <w:rStyle w:val="Strong"/>
          <w:b/>
          <w:szCs w:val="24"/>
        </w:rPr>
        <w:t>s in both DL and UL</w:t>
      </w:r>
      <w:bookmarkEnd w:id="125"/>
    </w:p>
    <w:p w14:paraId="6CA1CB2B" w14:textId="2E194BC9" w:rsidR="00A3360E" w:rsidRDefault="00A3360E" w:rsidP="00A3360E">
      <w:pPr>
        <w:rPr>
          <w:rStyle w:val="Strong"/>
          <w:b w:val="0"/>
          <w:szCs w:val="24"/>
        </w:rPr>
      </w:pPr>
      <w:r>
        <w:rPr>
          <w:rStyle w:val="Strong"/>
          <w:b w:val="0"/>
          <w:szCs w:val="24"/>
        </w:rPr>
        <w:t xml:space="preserve">As in LTE and CRS (or CSI-RS), the initialization of the pseudo-random sequence could in principle depend on two parts: a first part with cell ID and a second part that scrambles the cell ID with slot/symbol number as illustrated by </w:t>
      </w:r>
      <w:r w:rsidR="00707827" w:rsidRPr="00707827">
        <w:rPr>
          <w:rStyle w:val="Strong"/>
          <w:b w:val="0"/>
          <w:szCs w:val="24"/>
        </w:rPr>
        <w:object w:dxaOrig="1900" w:dyaOrig="300" w14:anchorId="6971539A">
          <v:shape id="_x0000_i1029" type="#_x0000_t75" style="width:94.65pt;height:15.35pt" o:ole="">
            <v:imagedata r:id="rId26" o:title=""/>
          </v:shape>
          <o:OLEObject Type="Embed" ProgID="Equation.3" ShapeID="_x0000_i1029" DrawAspect="Content" ObjectID="_1568484487" r:id="rId27"/>
        </w:object>
      </w:r>
      <w:r w:rsidRPr="007861A9">
        <w:rPr>
          <w:rStyle w:val="Strong"/>
          <w:b w:val="0"/>
          <w:szCs w:val="24"/>
        </w:rPr>
        <w:t>, where</w:t>
      </w:r>
      <w:r>
        <w:rPr>
          <w:rStyle w:val="Strong"/>
          <w:b w:val="0"/>
          <w:szCs w:val="24"/>
        </w:rPr>
        <w:t xml:space="preserve"> the function </w:t>
      </w:r>
      <w:r w:rsidR="004C653E" w:rsidRPr="004C653E">
        <w:rPr>
          <w:rStyle w:val="Strong"/>
          <w:b w:val="0"/>
          <w:szCs w:val="24"/>
        </w:rPr>
        <w:object w:dxaOrig="1060" w:dyaOrig="300" w14:anchorId="3BA12C03">
          <v:shape id="_x0000_i1030" type="#_x0000_t75" style="width:53.35pt;height:15.35pt" o:ole="">
            <v:imagedata r:id="rId28" o:title=""/>
          </v:shape>
          <o:OLEObject Type="Embed" ProgID="Equation.3" ShapeID="_x0000_i1030" DrawAspect="Content" ObjectID="_1568484488" r:id="rId29"/>
        </w:object>
      </w:r>
      <w:r>
        <w:rPr>
          <w:rStyle w:val="Strong"/>
          <w:b w:val="0"/>
          <w:szCs w:val="24"/>
        </w:rPr>
        <w:t xml:space="preserve"> is limited such that </w:t>
      </w:r>
      <w:r w:rsidRPr="00354F77">
        <w:rPr>
          <w:bCs/>
          <w:position w:val="-10"/>
          <w:szCs w:val="24"/>
        </w:rPr>
        <w:object w:dxaOrig="360" w:dyaOrig="300" w14:anchorId="31224C9A">
          <v:shape id="_x0000_i1031" type="#_x0000_t75" style="width:18pt;height:15.35pt" o:ole="">
            <v:imagedata r:id="rId23" o:title=""/>
          </v:shape>
          <o:OLEObject Type="Embed" ProgID="Equation.3" ShapeID="_x0000_i1031" DrawAspect="Content" ObjectID="_1568484489" r:id="rId30"/>
        </w:object>
      </w:r>
      <w:r>
        <w:rPr>
          <w:bCs/>
          <w:szCs w:val="24"/>
        </w:rPr>
        <w:t>wouldn’t exceed 31 bits</w:t>
      </w:r>
      <w:r>
        <w:rPr>
          <w:rStyle w:val="Strong"/>
          <w:b w:val="0"/>
          <w:szCs w:val="24"/>
        </w:rPr>
        <w:t>.</w:t>
      </w:r>
    </w:p>
    <w:p w14:paraId="1966D273" w14:textId="38F6F7D2" w:rsidR="001E2C82" w:rsidRDefault="00C023A1" w:rsidP="00746A5A">
      <w:r>
        <w:rPr>
          <w:rStyle w:val="Strong"/>
          <w:b w:val="0"/>
          <w:szCs w:val="24"/>
        </w:rPr>
        <w:t xml:space="preserve">For NR, we though propose in </w:t>
      </w:r>
      <w:r>
        <w:rPr>
          <w:rStyle w:val="Strong"/>
          <w:b w:val="0"/>
          <w:szCs w:val="24"/>
        </w:rPr>
        <w:fldChar w:fldCharType="begin"/>
      </w:r>
      <w:r>
        <w:rPr>
          <w:rStyle w:val="Strong"/>
          <w:b w:val="0"/>
          <w:szCs w:val="24"/>
        </w:rPr>
        <w:instrText xml:space="preserve"> REF _Ref494734613 \r \h </w:instrText>
      </w:r>
      <w:r>
        <w:rPr>
          <w:rStyle w:val="Strong"/>
          <w:b w:val="0"/>
          <w:szCs w:val="24"/>
        </w:rPr>
      </w:r>
      <w:r>
        <w:rPr>
          <w:rStyle w:val="Strong"/>
          <w:b w:val="0"/>
          <w:szCs w:val="24"/>
        </w:rPr>
        <w:fldChar w:fldCharType="separate"/>
      </w:r>
      <w:r w:rsidR="00860A2F">
        <w:rPr>
          <w:rStyle w:val="Strong"/>
          <w:b w:val="0"/>
          <w:szCs w:val="24"/>
        </w:rPr>
        <w:t>[5]</w:t>
      </w:r>
      <w:r>
        <w:rPr>
          <w:rStyle w:val="Strong"/>
          <w:b w:val="0"/>
          <w:szCs w:val="24"/>
        </w:rPr>
        <w:fldChar w:fldCharType="end"/>
      </w:r>
      <w:r>
        <w:rPr>
          <w:rStyle w:val="Strong"/>
          <w:b w:val="0"/>
          <w:szCs w:val="24"/>
        </w:rPr>
        <w:t xml:space="preserve"> that the same initialization formula is used for DMRS, CSI-RS and TRS. </w:t>
      </w:r>
      <w:r>
        <w:t xml:space="preserve">Depending on configuration, reference signals of different type may be mapped to the same REs and transmitted from different transmission points. In a synchronized network, this means that interference may not be randomized unless care is taken to ensure that reference signal sequence initialization differs between all transmission point that may interfere with each other for all RS that may occupy the same RE. Note that this may be a problem even if the overlap in terms of mapped RE is only partial (e.g. TRS may only use every 4th subcarrier but DMRS every second). This is because sequences are resource specific. This may become a complex coordination problem, in particular as coordination needs to be done both for all combinations of reference signals, not only per reference signal type. </w:t>
      </w:r>
    </w:p>
    <w:p w14:paraId="0F65BB6E" w14:textId="01875D14" w:rsidR="00516F1F" w:rsidRPr="001E2C82" w:rsidRDefault="00C023A1" w:rsidP="00746A5A">
      <w:pPr>
        <w:rPr>
          <w:rStyle w:val="Strong"/>
          <w:b w:val="0"/>
          <w:szCs w:val="24"/>
        </w:rPr>
      </w:pPr>
      <w:r>
        <w:t>Given the discussion above we propose</w:t>
      </w:r>
      <w:r>
        <w:rPr>
          <w:lang w:eastAsia="ja-JP"/>
        </w:rPr>
        <w:t xml:space="preserve"> </w:t>
      </w:r>
      <w:r w:rsidR="00746A5A" w:rsidRPr="00746A5A">
        <w:rPr>
          <w:rStyle w:val="Strong"/>
          <w:b w:val="0"/>
          <w:szCs w:val="24"/>
        </w:rPr>
        <w:t>the initialization</w:t>
      </w:r>
      <w:r>
        <w:rPr>
          <w:rStyle w:val="Strong"/>
          <w:b w:val="0"/>
          <w:szCs w:val="24"/>
        </w:rPr>
        <w:t xml:space="preserve"> of DM-RS as following</w:t>
      </w:r>
      <w:r w:rsidR="00746A5A" w:rsidRPr="00746A5A">
        <w:rPr>
          <w:rStyle w:val="Strong"/>
          <w:b w:val="0"/>
          <w:szCs w:val="24"/>
        </w:rPr>
        <w:t>:</w:t>
      </w:r>
    </w:p>
    <w:p w14:paraId="5DDE92A7" w14:textId="5F47C561" w:rsidR="00850FCB" w:rsidRDefault="00850FCB" w:rsidP="00746A5A">
      <w:pPr>
        <w:pStyle w:val="Proposal"/>
        <w:rPr>
          <w:rStyle w:val="Strong"/>
          <w:b/>
          <w:szCs w:val="24"/>
        </w:rPr>
      </w:pPr>
      <w:bookmarkStart w:id="126" w:name="_Toc494391453"/>
      <w:bookmarkStart w:id="127" w:name="_Toc494713976"/>
      <w:bookmarkStart w:id="128" w:name="_Toc494742495"/>
      <w:r>
        <w:rPr>
          <w:rStyle w:val="Strong"/>
          <w:b/>
          <w:szCs w:val="24"/>
        </w:rPr>
        <w:t>The sequence</w:t>
      </w:r>
      <w:r w:rsidR="00746A5A">
        <w:rPr>
          <w:rStyle w:val="Strong"/>
          <w:b/>
          <w:szCs w:val="24"/>
        </w:rPr>
        <w:t xml:space="preserve"> </w:t>
      </w:r>
      <w:r w:rsidR="009F5223" w:rsidRPr="00746A5A">
        <w:rPr>
          <w:position w:val="-10"/>
        </w:rPr>
        <w:object w:dxaOrig="360" w:dyaOrig="300" w14:anchorId="16619289">
          <v:shape id="_x0000_i1032" type="#_x0000_t75" style="width:17.35pt;height:15.35pt" o:ole="">
            <v:imagedata r:id="rId31" o:title=""/>
          </v:shape>
          <o:OLEObject Type="Embed" ProgID="Equation.3" ShapeID="_x0000_i1032" DrawAspect="Content" ObjectID="_1568484490" r:id="rId32"/>
        </w:object>
      </w:r>
      <w:r>
        <w:rPr>
          <w:rStyle w:val="Strong"/>
          <w:b/>
          <w:szCs w:val="24"/>
        </w:rPr>
        <w:t xml:space="preserve"> should be initialized with</w:t>
      </w:r>
      <w:bookmarkEnd w:id="126"/>
      <w:bookmarkEnd w:id="127"/>
      <w:bookmarkEnd w:id="128"/>
      <w:r>
        <w:rPr>
          <w:rStyle w:val="Strong"/>
          <w:b/>
          <w:szCs w:val="24"/>
        </w:rPr>
        <w:t xml:space="preserve"> </w:t>
      </w:r>
    </w:p>
    <w:bookmarkStart w:id="129" w:name="_Toc494391454"/>
    <w:bookmarkStart w:id="130" w:name="_Toc494713977"/>
    <w:bookmarkEnd w:id="129"/>
    <w:bookmarkEnd w:id="130"/>
    <w:bookmarkStart w:id="131" w:name="_Toc494742496"/>
    <w:bookmarkEnd w:id="131"/>
    <w:p w14:paraId="65FE8425" w14:textId="2E5CA34D" w:rsidR="00850FCB" w:rsidRDefault="00516F1F" w:rsidP="00746A5A">
      <w:pPr>
        <w:pStyle w:val="Proposal"/>
        <w:numPr>
          <w:ilvl w:val="0"/>
          <w:numId w:val="0"/>
        </w:numPr>
        <w:ind w:left="1701"/>
        <w:rPr>
          <w:rStyle w:val="Strong"/>
          <w:b/>
          <w:szCs w:val="24"/>
        </w:rPr>
      </w:pPr>
      <w:r w:rsidRPr="0015726D">
        <w:rPr>
          <w:position w:val="-14"/>
        </w:rPr>
        <w:object w:dxaOrig="4140" w:dyaOrig="400" w14:anchorId="21ED798C">
          <v:shape id="_x0000_i1033" type="#_x0000_t75" style="width:206pt;height:21.35pt" o:ole="">
            <v:imagedata r:id="rId33" o:title=""/>
          </v:shape>
          <o:OLEObject Type="Embed" ProgID="Equation.3" ShapeID="_x0000_i1033" DrawAspect="Content" ObjectID="_1568484491" r:id="rId34"/>
        </w:object>
      </w:r>
    </w:p>
    <w:p w14:paraId="450F96A4" w14:textId="2262E996" w:rsidR="00746A5A" w:rsidRDefault="00516F1F" w:rsidP="00746A5A">
      <w:pPr>
        <w:pStyle w:val="Proposal"/>
        <w:numPr>
          <w:ilvl w:val="0"/>
          <w:numId w:val="0"/>
        </w:numPr>
        <w:ind w:left="1701"/>
      </w:pPr>
      <w:bookmarkStart w:id="132" w:name="_Toc494391455"/>
      <w:bookmarkStart w:id="133" w:name="_Toc494713978"/>
      <w:bookmarkStart w:id="134" w:name="_Toc494742497"/>
      <w:r>
        <w:rPr>
          <w:rStyle w:val="Strong"/>
          <w:b/>
          <w:szCs w:val="24"/>
        </w:rPr>
        <w:t xml:space="preserve">where the function </w:t>
      </w:r>
      <w:r w:rsidR="00707827" w:rsidRPr="00707827">
        <w:rPr>
          <w:rStyle w:val="Strong"/>
          <w:b/>
          <w:szCs w:val="24"/>
        </w:rPr>
        <w:object w:dxaOrig="499" w:dyaOrig="279" w14:anchorId="010EFC13">
          <v:shape id="_x0000_i1034" type="#_x0000_t75" style="width:24.65pt;height:14pt" o:ole="">
            <v:imagedata r:id="rId35" o:title=""/>
          </v:shape>
          <o:OLEObject Type="Embed" ProgID="Equation.3" ShapeID="_x0000_i1034" DrawAspect="Content" ObjectID="_1568484492" r:id="rId36"/>
        </w:object>
      </w:r>
      <w:r>
        <w:rPr>
          <w:rStyle w:val="Strong"/>
          <w:b/>
          <w:szCs w:val="24"/>
        </w:rPr>
        <w:t xml:space="preserve"> and </w:t>
      </w:r>
      <w:r w:rsidR="00707827" w:rsidRPr="00707827">
        <w:rPr>
          <w:rStyle w:val="Strong"/>
          <w:b/>
          <w:szCs w:val="24"/>
        </w:rPr>
        <w:object w:dxaOrig="240" w:dyaOrig="240" w14:anchorId="3AAB0509">
          <v:shape id="_x0000_i1035" type="#_x0000_t75" style="width:12pt;height:12pt" o:ole="">
            <v:imagedata r:id="rId37" o:title=""/>
          </v:shape>
          <o:OLEObject Type="Embed" ProgID="Equation.3" ShapeID="_x0000_i1035" DrawAspect="Content" ObjectID="_1568484493" r:id="rId38"/>
        </w:object>
      </w:r>
      <w:r w:rsidRPr="00516F1F">
        <w:rPr>
          <w:rStyle w:val="Strong"/>
          <w:b/>
          <w:szCs w:val="24"/>
        </w:rPr>
        <w:t xml:space="preserve"> </w:t>
      </w:r>
      <w:r>
        <w:rPr>
          <w:rStyle w:val="Strong"/>
          <w:b/>
          <w:szCs w:val="24"/>
        </w:rPr>
        <w:t>are selected to use a maximum of</w:t>
      </w:r>
      <w:r w:rsidRPr="00516F1F">
        <w:rPr>
          <w:rStyle w:val="Strong"/>
          <w:b/>
          <w:szCs w:val="24"/>
        </w:rPr>
        <w:t xml:space="preserve"> 21 bits</w:t>
      </w:r>
      <w:r>
        <w:rPr>
          <w:rStyle w:val="Strong"/>
          <w:b/>
          <w:szCs w:val="24"/>
        </w:rPr>
        <w:t>,</w:t>
      </w:r>
      <w:r w:rsidR="00850FCB">
        <w:rPr>
          <w:rStyle w:val="Strong"/>
          <w:b/>
          <w:szCs w:val="24"/>
        </w:rPr>
        <w:t xml:space="preserve"> </w:t>
      </w:r>
      <w:r w:rsidRPr="00516F1F">
        <w:rPr>
          <w:rStyle w:val="Strong"/>
          <w:b/>
          <w:szCs w:val="24"/>
        </w:rPr>
        <w:object w:dxaOrig="240" w:dyaOrig="300" w14:anchorId="4027E830">
          <v:shape id="_x0000_i1036" type="#_x0000_t75" style="width:12pt;height:15.35pt" o:ole="">
            <v:imagedata r:id="rId39" o:title=""/>
          </v:shape>
          <o:OLEObject Type="Embed" ProgID="Equation.3" ShapeID="_x0000_i1036" DrawAspect="Content" ObjectID="_1568484494" r:id="rId40"/>
        </w:object>
      </w:r>
      <w:r w:rsidR="00850FCB">
        <w:rPr>
          <w:rStyle w:val="Strong"/>
          <w:b/>
          <w:szCs w:val="24"/>
        </w:rPr>
        <w:t xml:space="preserve"> is the slot number in the radio frame,</w:t>
      </w:r>
      <w:r w:rsidR="009F5223">
        <w:rPr>
          <w:rStyle w:val="Strong"/>
          <w:b/>
          <w:szCs w:val="24"/>
        </w:rPr>
        <w:t xml:space="preserve"> </w:t>
      </w:r>
      <w:r w:rsidR="00850FCB">
        <w:rPr>
          <w:rStyle w:val="Strong"/>
          <w:b/>
          <w:szCs w:val="24"/>
        </w:rPr>
        <w:t xml:space="preserve"> starting with </w:t>
      </w:r>
      <w:r w:rsidRPr="00516F1F">
        <w:rPr>
          <w:rStyle w:val="Strong"/>
          <w:b/>
          <w:szCs w:val="24"/>
        </w:rPr>
        <w:object w:dxaOrig="580" w:dyaOrig="300" w14:anchorId="758C5EC0">
          <v:shape id="_x0000_i1037" type="#_x0000_t75" style="width:29.35pt;height:15.35pt" o:ole="">
            <v:imagedata r:id="rId41" o:title=""/>
          </v:shape>
          <o:OLEObject Type="Embed" ProgID="Equation.3" ShapeID="_x0000_i1037" DrawAspect="Content" ObjectID="_1568484495" r:id="rId42"/>
        </w:object>
      </w:r>
      <w:r w:rsidR="009F5223">
        <w:rPr>
          <w:rStyle w:val="Strong"/>
          <w:b/>
          <w:szCs w:val="24"/>
        </w:rPr>
        <w:t xml:space="preserve">, </w:t>
      </w:r>
      <w:r w:rsidRPr="00516F1F">
        <w:rPr>
          <w:rStyle w:val="Strong"/>
          <w:b/>
          <w:szCs w:val="24"/>
        </w:rPr>
        <w:object w:dxaOrig="139" w:dyaOrig="260" w14:anchorId="47F1A933">
          <v:shape id="_x0000_i1038" type="#_x0000_t75" style="width:6.65pt;height:13.35pt" o:ole="">
            <v:imagedata r:id="rId43" o:title=""/>
          </v:shape>
          <o:OLEObject Type="Embed" ProgID="Equation.3" ShapeID="_x0000_i1038" DrawAspect="Content" ObjectID="_1568484496" r:id="rId44"/>
        </w:object>
      </w:r>
      <w:r w:rsidR="006B0E7D">
        <w:rPr>
          <w:rStyle w:val="Strong"/>
          <w:b/>
          <w:szCs w:val="24"/>
        </w:rPr>
        <w:t xml:space="preserve"> </w:t>
      </w:r>
      <w:r w:rsidR="009F5223">
        <w:rPr>
          <w:rStyle w:val="Strong"/>
          <w:b/>
          <w:szCs w:val="24"/>
        </w:rPr>
        <w:t>is the symbol index within a slot</w:t>
      </w:r>
      <w:r w:rsidR="00850FCB">
        <w:rPr>
          <w:rStyle w:val="Strong"/>
          <w:b/>
          <w:szCs w:val="24"/>
        </w:rPr>
        <w:t xml:space="preserve"> </w:t>
      </w:r>
      <w:r w:rsidR="00707827" w:rsidRPr="00707827">
        <w:rPr>
          <w:rStyle w:val="Strong"/>
          <w:b/>
          <w:szCs w:val="24"/>
        </w:rPr>
        <w:object w:dxaOrig="1080" w:dyaOrig="300" w14:anchorId="50919828">
          <v:shape id="_x0000_i1039" type="#_x0000_t75" style="width:54pt;height:15.35pt" o:ole="">
            <v:imagedata r:id="rId45" o:title=""/>
          </v:shape>
          <o:OLEObject Type="Embed" ProgID="Equation.3" ShapeID="_x0000_i1039" DrawAspect="Content" ObjectID="_1568484497" r:id="rId46"/>
        </w:object>
      </w:r>
      <w:r w:rsidR="00850FCB">
        <w:rPr>
          <w:rStyle w:val="Strong"/>
          <w:b/>
          <w:szCs w:val="24"/>
        </w:rPr>
        <w:t xml:space="preserve">and </w:t>
      </w:r>
      <w:r w:rsidR="001E2C82" w:rsidRPr="00A13EF0">
        <w:rPr>
          <w:position w:val="-10"/>
        </w:rPr>
        <w:object w:dxaOrig="340" w:dyaOrig="360" w14:anchorId="23F0C960">
          <v:shape id="_x0000_i1040" type="#_x0000_t75" style="width:17.35pt;height:17.35pt" o:ole="">
            <v:imagedata r:id="rId47" o:title=""/>
          </v:shape>
          <o:OLEObject Type="Embed" ProgID="Equation.3" ShapeID="_x0000_i1040" DrawAspect="Content" ObjectID="_1568484498" r:id="rId48"/>
        </w:object>
      </w:r>
      <w:r w:rsidR="00850FCB">
        <w:t xml:space="preserve"> is a number between 0 and 1007</w:t>
      </w:r>
      <w:r w:rsidR="00392A27">
        <w:t xml:space="preserve"> that is selected from a set of higher layer configured numbers </w:t>
      </w:r>
      <w:r w:rsidR="006B0E7D">
        <w:t xml:space="preserve">for DL and UL independently </w:t>
      </w:r>
      <w:r w:rsidR="00392A27">
        <w:t>and further selected from the set by</w:t>
      </w:r>
      <w:r w:rsidR="006B0E7D">
        <w:t xml:space="preserve"> the sche</w:t>
      </w:r>
      <w:r>
        <w:t>du</w:t>
      </w:r>
      <w:r w:rsidR="006B0E7D">
        <w:t>ling</w:t>
      </w:r>
      <w:r w:rsidR="00392A27">
        <w:t xml:space="preserve"> DCI. The value </w:t>
      </w:r>
      <w:r w:rsidR="00392A27" w:rsidRPr="00A13EF0">
        <w:rPr>
          <w:position w:val="-10"/>
        </w:rPr>
        <w:object w:dxaOrig="340" w:dyaOrig="360" w14:anchorId="401161C1">
          <v:shape id="_x0000_i1041" type="#_x0000_t75" style="width:17.35pt;height:17.35pt" o:ole="">
            <v:imagedata r:id="rId49" o:title=""/>
          </v:shape>
          <o:OLEObject Type="Embed" ProgID="Equation.3" ShapeID="_x0000_i1041" DrawAspect="Content" ObjectID="_1568484499" r:id="rId50"/>
        </w:object>
      </w:r>
      <w:r w:rsidR="00392A27">
        <w:t xml:space="preserve"> is equal to the cell</w:t>
      </w:r>
      <w:r w:rsidR="001E2C82">
        <w:t xml:space="preserve"> </w:t>
      </w:r>
      <w:r w:rsidR="00392A27">
        <w:t xml:space="preserve">ID </w:t>
      </w:r>
      <w:r w:rsidR="00392A27" w:rsidRPr="00A13EF0">
        <w:rPr>
          <w:position w:val="-10"/>
        </w:rPr>
        <w:object w:dxaOrig="460" w:dyaOrig="340" w14:anchorId="4713DE02">
          <v:shape id="_x0000_i1042" type="#_x0000_t75" style="width:23.35pt;height:17.35pt" o:ole="">
            <v:imagedata r:id="rId51" o:title=""/>
          </v:shape>
          <o:OLEObject Type="Embed" ProgID="Equation.3" ShapeID="_x0000_i1042" DrawAspect="Content" ObjectID="_1568484500" r:id="rId52"/>
        </w:object>
      </w:r>
      <w:r w:rsidR="00392A27">
        <w:t xml:space="preserve"> if not configured by higher layers.</w:t>
      </w:r>
      <w:bookmarkEnd w:id="132"/>
      <w:bookmarkEnd w:id="133"/>
      <w:r w:rsidR="00392A27">
        <w:t xml:space="preserve"> </w:t>
      </w:r>
      <w:r w:rsidR="000C3273">
        <w:t xml:space="preserve">The </w:t>
      </w:r>
      <w:r w:rsidR="000C3273" w:rsidRPr="000C3273">
        <w:rPr>
          <w:position w:val="-14"/>
        </w:rPr>
        <w:object w:dxaOrig="600" w:dyaOrig="340" w14:anchorId="00B69EA5">
          <v:shape id="_x0000_i1043" type="#_x0000_t75" style="width:30pt;height:17.35pt" o:ole="">
            <v:imagedata r:id="rId53" o:title=""/>
          </v:shape>
          <o:OLEObject Type="Embed" ProgID="Equation.3" ShapeID="_x0000_i1043" DrawAspect="Content" ObjectID="_1568484501" r:id="rId54"/>
        </w:object>
      </w:r>
      <w:r w:rsidR="000C3273">
        <w:t>is a number associated with the RS type.</w:t>
      </w:r>
      <w:bookmarkEnd w:id="134"/>
    </w:p>
    <w:p w14:paraId="60DA3E13" w14:textId="7E5F50BC" w:rsidR="00743D20" w:rsidRDefault="00C06FA4" w:rsidP="00743D20">
      <w:pPr>
        <w:pStyle w:val="Heading2"/>
        <w:rPr>
          <w:lang w:eastAsia="ja-JP"/>
        </w:rPr>
      </w:pPr>
      <w:r>
        <w:rPr>
          <w:lang w:eastAsia="ja-JP"/>
        </w:rPr>
        <w:lastRenderedPageBreak/>
        <w:t>Sequence for DFT-S-OFDM</w:t>
      </w:r>
    </w:p>
    <w:p w14:paraId="29A9486A" w14:textId="2B95BC55" w:rsidR="00A3360E" w:rsidRPr="00A3360E" w:rsidRDefault="00A3360E" w:rsidP="00A3360E">
      <w:pPr>
        <w:rPr>
          <w:lang w:eastAsia="ja-JP"/>
        </w:rPr>
      </w:pPr>
      <w:r>
        <w:rPr>
          <w:rStyle w:val="Strong"/>
          <w:b w:val="0"/>
          <w:szCs w:val="24"/>
        </w:rPr>
        <w:t>For the DFT-S-OFDM waveform, it has previously been decided to support Zadoff-Chu sequences for DMRS but the details on the design remains to be decided.</w:t>
      </w:r>
    </w:p>
    <w:p w14:paraId="5EA8D7EB" w14:textId="3D86EBC2" w:rsidR="00C06FA4" w:rsidRPr="00C06FA4" w:rsidRDefault="00C06FA4" w:rsidP="00C06FA4">
      <w:pPr>
        <w:pStyle w:val="Heading3"/>
        <w:rPr>
          <w:lang w:eastAsia="ja-JP"/>
        </w:rPr>
      </w:pPr>
      <w:r>
        <w:rPr>
          <w:lang w:eastAsia="ja-JP"/>
        </w:rPr>
        <w:t>QPSK and QAM modulations</w:t>
      </w:r>
    </w:p>
    <w:p w14:paraId="2F8C4269" w14:textId="492A872F" w:rsidR="00743D20" w:rsidRDefault="00C06FA4" w:rsidP="00743D20">
      <w:pPr>
        <w:pStyle w:val="BodyText"/>
        <w:rPr>
          <w:lang w:eastAsia="ja-JP"/>
        </w:rPr>
      </w:pPr>
      <w:r>
        <w:rPr>
          <w:lang w:eastAsia="ja-JP"/>
        </w:rPr>
        <w:t>A Comb-2 structure of UL D</w:t>
      </w:r>
      <w:r w:rsidR="00FD2E36">
        <w:rPr>
          <w:lang w:eastAsia="ja-JP"/>
        </w:rPr>
        <w:t>MRS was introduced in LTE rel-14</w:t>
      </w:r>
      <w:r>
        <w:rPr>
          <w:lang w:eastAsia="ja-JP"/>
        </w:rPr>
        <w:t xml:space="preserve"> in which the DMRS sequences are either derived from ZC sequences or Monte Carlo generated QPSK sequences, depending on the size of the RB allocation. As the Comb-2 structure (i.e. DMRS configuration type 1) and ZC will be used also in UL NR, the same DMRS sequence design could be reused in principle. Hence, we propose to reuse the LTE sequence design including bandwidths down to 1 RB, though with adaptations to extended set of cell IDs and scheduling bandwidths.</w:t>
      </w:r>
    </w:p>
    <w:p w14:paraId="366C69B6" w14:textId="674E0D3D" w:rsidR="006B0E7D" w:rsidRDefault="006B0E7D" w:rsidP="006B0E7D">
      <w:pPr>
        <w:pStyle w:val="Proposal"/>
      </w:pPr>
      <w:bookmarkStart w:id="135" w:name="_Toc494391456"/>
      <w:bookmarkStart w:id="136" w:name="_Toc494713979"/>
      <w:bookmarkStart w:id="137" w:name="_Toc494742498"/>
      <w:r>
        <w:rPr>
          <w:lang w:eastAsia="ja-JP"/>
        </w:rPr>
        <w:t xml:space="preserve">Reuse the LTE UL DMRS sequence design down to 1 RB scheduling BW and use initialization based on </w:t>
      </w:r>
      <w:r w:rsidRPr="00A13EF0">
        <w:rPr>
          <w:position w:val="-10"/>
        </w:rPr>
        <w:object w:dxaOrig="340" w:dyaOrig="360" w14:anchorId="781E5A51">
          <v:shape id="_x0000_i1044" type="#_x0000_t75" style="width:17.35pt;height:17.35pt" o:ole="">
            <v:imagedata r:id="rId49" o:title=""/>
          </v:shape>
          <o:OLEObject Type="Embed" ProgID="Equation.3" ShapeID="_x0000_i1044" DrawAspect="Content" ObjectID="_1568484502" r:id="rId55"/>
        </w:object>
      </w:r>
      <w:r>
        <w:t xml:space="preserve"> as a number between 0 and 1007 that i</w:t>
      </w:r>
      <w:r w:rsidR="00A3360E">
        <w:t>s selected from a set of higher-</w:t>
      </w:r>
      <w:r>
        <w:t xml:space="preserve">layer configured numbers and further selected from the set by scheduling DCI. The value </w:t>
      </w:r>
      <w:r w:rsidRPr="00A13EF0">
        <w:rPr>
          <w:position w:val="-10"/>
        </w:rPr>
        <w:object w:dxaOrig="340" w:dyaOrig="360" w14:anchorId="3F7BC91E">
          <v:shape id="_x0000_i1045" type="#_x0000_t75" style="width:17.35pt;height:17.35pt" o:ole="">
            <v:imagedata r:id="rId49" o:title=""/>
          </v:shape>
          <o:OLEObject Type="Embed" ProgID="Equation.3" ShapeID="_x0000_i1045" DrawAspect="Content" ObjectID="_1568484503" r:id="rId56"/>
        </w:object>
      </w:r>
      <w:r>
        <w:t xml:space="preserve"> is equal to the cell</w:t>
      </w:r>
      <w:r w:rsidR="00A3360E">
        <w:t xml:space="preserve"> </w:t>
      </w:r>
      <w:r>
        <w:t xml:space="preserve">ID </w:t>
      </w:r>
      <w:r w:rsidRPr="00A13EF0">
        <w:rPr>
          <w:position w:val="-10"/>
        </w:rPr>
        <w:object w:dxaOrig="460" w:dyaOrig="340" w14:anchorId="0ADF5FD7">
          <v:shape id="_x0000_i1046" type="#_x0000_t75" style="width:23.35pt;height:17.35pt" o:ole="">
            <v:imagedata r:id="rId51" o:title=""/>
          </v:shape>
          <o:OLEObject Type="Embed" ProgID="Equation.3" ShapeID="_x0000_i1046" DrawAspect="Content" ObjectID="_1568484504" r:id="rId57"/>
        </w:object>
      </w:r>
      <w:r>
        <w:t xml:space="preserve"> if not configured by higher layers.</w:t>
      </w:r>
      <w:bookmarkEnd w:id="135"/>
      <w:bookmarkEnd w:id="136"/>
      <w:bookmarkEnd w:id="137"/>
      <w:r>
        <w:t xml:space="preserve"> </w:t>
      </w:r>
    </w:p>
    <w:p w14:paraId="777B50BB" w14:textId="375BE136" w:rsidR="00692FCC" w:rsidRPr="001A1EA3" w:rsidRDefault="00692FCC" w:rsidP="006B0E7D">
      <w:pPr>
        <w:pStyle w:val="Proposal"/>
        <w:numPr>
          <w:ilvl w:val="0"/>
          <w:numId w:val="0"/>
        </w:numPr>
        <w:ind w:left="1701"/>
        <w:rPr>
          <w:lang w:eastAsia="ja-JP"/>
        </w:rPr>
      </w:pPr>
    </w:p>
    <w:p w14:paraId="32DC7203" w14:textId="36C7D249" w:rsidR="00743D20" w:rsidRDefault="00AC0AB1" w:rsidP="00C06FA4">
      <w:pPr>
        <w:pStyle w:val="Heading3"/>
        <w:rPr>
          <w:lang w:eastAsia="ja-JP"/>
        </w:rPr>
      </w:pPr>
      <w:r>
        <w:rPr>
          <w:lang w:eastAsia="ja-JP"/>
        </w:rPr>
        <w:t>π</w:t>
      </w:r>
      <w:r w:rsidR="00743D20">
        <w:rPr>
          <w:lang w:eastAsia="ja-JP"/>
        </w:rPr>
        <w:t>/2-BPSK</w:t>
      </w:r>
      <w:r w:rsidR="00C06FA4">
        <w:rPr>
          <w:lang w:eastAsia="ja-JP"/>
        </w:rPr>
        <w:t xml:space="preserve"> modulation</w:t>
      </w:r>
    </w:p>
    <w:bookmarkEnd w:id="3"/>
    <w:p w14:paraId="0629860E" w14:textId="0A2D9C8C" w:rsidR="00C06FA4" w:rsidRDefault="00C06FA4" w:rsidP="00C06FA4">
      <w:r>
        <w:t xml:space="preserve">It has previously been decided to support </w:t>
      </w:r>
      <w:r w:rsidRPr="006E6531">
        <w:rPr>
          <w:rFonts w:ascii="Symbol" w:hAnsi="Symbol"/>
        </w:rPr>
        <w:t></w:t>
      </w:r>
      <w:r>
        <w:t xml:space="preserve">/2 BPSK modulation of data for the DFTS waveform as well as to support frequency domain spectrum shaping of that modulation. With FDSS applied to DFT-spread </w:t>
      </w:r>
      <w:r w:rsidRPr="006E6531">
        <w:rPr>
          <w:rFonts w:ascii="Symbol" w:hAnsi="Symbol"/>
        </w:rPr>
        <w:t></w:t>
      </w:r>
      <w:r>
        <w:t xml:space="preserve">/2 BPSK, a lower CM and PAPR can be obtained than with FDSS applied to ZC sequences, which could motivate to introduce a dedicated DMRS design for </w:t>
      </w:r>
      <w:r w:rsidRPr="006E6531">
        <w:rPr>
          <w:rFonts w:ascii="Symbol" w:hAnsi="Symbol"/>
        </w:rPr>
        <w:t></w:t>
      </w:r>
      <w:r>
        <w:t xml:space="preserve">/2 BPSK. In </w:t>
      </w:r>
      <w:r w:rsidR="00C023A1">
        <w:rPr>
          <w:lang w:eastAsia="ja-JP"/>
        </w:rPr>
        <w:fldChar w:fldCharType="begin"/>
      </w:r>
      <w:r w:rsidR="00C023A1">
        <w:instrText xml:space="preserve"> REF _Ref494734354 \r \h </w:instrText>
      </w:r>
      <w:r w:rsidR="00C023A1">
        <w:rPr>
          <w:lang w:eastAsia="ja-JP"/>
        </w:rPr>
      </w:r>
      <w:r w:rsidR="00C023A1">
        <w:rPr>
          <w:lang w:eastAsia="ja-JP"/>
        </w:rPr>
        <w:fldChar w:fldCharType="separate"/>
      </w:r>
      <w:r w:rsidR="00860A2F">
        <w:t>[4]</w:t>
      </w:r>
      <w:r w:rsidR="00C023A1">
        <w:rPr>
          <w:lang w:eastAsia="ja-JP"/>
        </w:rPr>
        <w:fldChar w:fldCharType="end"/>
      </w:r>
      <w:r>
        <w:rPr>
          <w:lang w:eastAsia="ja-JP"/>
        </w:rPr>
        <w:t xml:space="preserve">, </w:t>
      </w:r>
      <w:r>
        <w:t xml:space="preserve">we observed that applying FDSS on ZC sequences may not necessary lead to lower CM and in comparisons to FDSS of DFT-spread </w:t>
      </w:r>
      <m:oMath>
        <m:r>
          <w:rPr>
            <w:rFonts w:ascii="Cambria Math" w:hAnsi="Cambria Math"/>
          </w:rPr>
          <m:t>π/2</m:t>
        </m:r>
      </m:oMath>
      <w:r>
        <w:t xml:space="preserve"> BPSK the CM will be in the order of 1.5dB worse.</w:t>
      </w:r>
    </w:p>
    <w:p w14:paraId="64549EB0" w14:textId="6B942F68" w:rsidR="00A3360E" w:rsidRDefault="00C06FA4" w:rsidP="00A3360E">
      <w:r>
        <w:t xml:space="preserve">Although the possible CM optimization with a new DMRS design, we propose to stay with the ZC sequence design also for </w:t>
      </w:r>
      <m:oMath>
        <m:r>
          <w:rPr>
            <w:rFonts w:ascii="Cambria Math" w:hAnsi="Cambria Math"/>
          </w:rPr>
          <m:t>π/2</m:t>
        </m:r>
      </m:oMath>
      <w:r>
        <w:t xml:space="preserve"> BPSK and possibly make further optimizations in a later release.</w:t>
      </w:r>
    </w:p>
    <w:p w14:paraId="1D58B97B" w14:textId="5F03A753" w:rsidR="00A3360E" w:rsidRPr="00A3360E" w:rsidRDefault="00A3360E" w:rsidP="00A3360E">
      <w:pPr>
        <w:pStyle w:val="Proposal"/>
      </w:pPr>
      <w:bookmarkStart w:id="138" w:name="_Toc494742499"/>
      <w:r w:rsidRPr="00A3360E">
        <w:rPr>
          <w:lang w:eastAsia="ja-JP"/>
        </w:rPr>
        <w:t xml:space="preserve">For rel-15, DMRS </w:t>
      </w:r>
      <w:r w:rsidR="00707827">
        <w:rPr>
          <w:lang w:eastAsia="ja-JP"/>
        </w:rPr>
        <w:t xml:space="preserve">sequence </w:t>
      </w:r>
      <w:r w:rsidRPr="00A3360E">
        <w:rPr>
          <w:lang w:eastAsia="ja-JP"/>
        </w:rPr>
        <w:t xml:space="preserve">for </w:t>
      </w:r>
      <w:r w:rsidRPr="00A3360E">
        <w:t xml:space="preserve">DFT-spread </w:t>
      </w:r>
      <w:r w:rsidRPr="00A3360E">
        <w:rPr>
          <w:rFonts w:ascii="Symbol" w:hAnsi="Symbol"/>
        </w:rPr>
        <w:t></w:t>
      </w:r>
      <w:r w:rsidRPr="00A3360E">
        <w:t xml:space="preserve">/2 BPSK is based on same </w:t>
      </w:r>
      <w:r w:rsidR="00707827">
        <w:t xml:space="preserve">sequence </w:t>
      </w:r>
      <w:r w:rsidRPr="00A3360E">
        <w:t>design as for QPSK and QAM</w:t>
      </w:r>
      <w:r>
        <w:t>.</w:t>
      </w:r>
      <w:bookmarkEnd w:id="138"/>
    </w:p>
    <w:p w14:paraId="1B66AB92" w14:textId="3079BDE2" w:rsidR="00C06FA4" w:rsidRPr="00F002D7" w:rsidRDefault="00C06FA4" w:rsidP="00C06FA4">
      <w:pPr>
        <w:rPr>
          <w:b/>
          <w:lang w:eastAsia="ja-JP"/>
        </w:rPr>
      </w:pPr>
    </w:p>
    <w:p w14:paraId="52E627AF" w14:textId="02D517D7" w:rsidR="002611E7" w:rsidRDefault="00C01F33" w:rsidP="00E5689D">
      <w:pPr>
        <w:pStyle w:val="Heading1"/>
      </w:pPr>
      <w:r w:rsidRPr="00CE0424">
        <w:t>Conclusion</w:t>
      </w:r>
      <w:r w:rsidR="00AE2FEB">
        <w:t>s</w:t>
      </w:r>
    </w:p>
    <w:p w14:paraId="2F6224F1" w14:textId="49B717C3" w:rsidR="00E87DF5" w:rsidRDefault="002611E7" w:rsidP="00E5689D">
      <w:pPr>
        <w:pStyle w:val="BodyText"/>
      </w:pPr>
      <w:r>
        <w:t xml:space="preserve">We make the following </w:t>
      </w:r>
      <w:r w:rsidR="00743D20">
        <w:t>proposals</w:t>
      </w:r>
      <w:r>
        <w:t>:</w:t>
      </w:r>
    </w:p>
    <w:p w14:paraId="6D9FA5B5" w14:textId="56A33A2F" w:rsidR="00860A2F" w:rsidRDefault="0050290E">
      <w:pPr>
        <w:pStyle w:val="TOC1"/>
        <w:rPr>
          <w:rFonts w:asciiTheme="minorHAnsi" w:eastAsiaTheme="minorEastAsia" w:hAnsiTheme="minorHAnsi" w:cstheme="minorBidi"/>
          <w:b w:val="0"/>
          <w:sz w:val="22"/>
          <w:lang w:val="sv-SE" w:eastAsia="sv-SE"/>
        </w:rPr>
      </w:pPr>
      <w:r>
        <w:lastRenderedPageBreak/>
        <w:fldChar w:fldCharType="begin"/>
      </w:r>
      <w:r>
        <w:instrText xml:space="preserve"> TOC \n \h \z \t "Proposal,1" </w:instrText>
      </w:r>
      <w:r>
        <w:fldChar w:fldCharType="separate"/>
      </w:r>
      <w:hyperlink w:anchor="_Toc494742478" w:history="1">
        <w:r w:rsidR="00860A2F" w:rsidRPr="00F243E4">
          <w:rPr>
            <w:rStyle w:val="Hyperlink"/>
          </w:rPr>
          <w:t>Proposal 1</w:t>
        </w:r>
        <w:r w:rsidR="00860A2F">
          <w:rPr>
            <w:rFonts w:asciiTheme="minorHAnsi" w:eastAsiaTheme="minorEastAsia" w:hAnsiTheme="minorHAnsi" w:cstheme="minorBidi"/>
            <w:b w:val="0"/>
            <w:sz w:val="22"/>
            <w:lang w:val="sv-SE" w:eastAsia="sv-SE"/>
          </w:rPr>
          <w:tab/>
        </w:r>
        <w:r w:rsidR="00860A2F" w:rsidRPr="00F243E4">
          <w:rPr>
            <w:rStyle w:val="Hyperlink"/>
          </w:rPr>
          <w:t>Confirm WA for default pattern for broadcast/multicast PDSCH using the front-load DMRS Configuration 1 with two additional DMRS symbols (1+1+1) and use the same pattern for unicast transmissions before RRC configuration. Also, it is preferred using non- FDM between DMRS and single-port transmission of PDSCH.</w:t>
        </w:r>
      </w:hyperlink>
    </w:p>
    <w:p w14:paraId="20A4FE14" w14:textId="364A1D81" w:rsidR="00860A2F" w:rsidRDefault="00860A2F">
      <w:pPr>
        <w:pStyle w:val="TOC1"/>
        <w:rPr>
          <w:rFonts w:asciiTheme="minorHAnsi" w:eastAsiaTheme="minorEastAsia" w:hAnsiTheme="minorHAnsi" w:cstheme="minorBidi"/>
          <w:b w:val="0"/>
          <w:sz w:val="22"/>
          <w:lang w:val="sv-SE" w:eastAsia="sv-SE"/>
        </w:rPr>
      </w:pPr>
      <w:hyperlink w:anchor="_Toc494742479" w:history="1">
        <w:r w:rsidRPr="00F243E4">
          <w:rPr>
            <w:rStyle w:val="Hyperlink"/>
          </w:rPr>
          <w:t>Proposal 2</w:t>
        </w:r>
        <w:r>
          <w:rPr>
            <w:rFonts w:asciiTheme="minorHAnsi" w:eastAsiaTheme="minorEastAsia" w:hAnsiTheme="minorHAnsi" w:cstheme="minorBidi"/>
            <w:b w:val="0"/>
            <w:sz w:val="22"/>
            <w:lang w:val="sv-SE" w:eastAsia="sv-SE"/>
          </w:rPr>
          <w:tab/>
        </w:r>
        <w:r w:rsidRPr="00F243E4">
          <w:rPr>
            <w:rStyle w:val="Hyperlink"/>
          </w:rPr>
          <w:t>For 2+2 DMRS mapping case in DL, support one additional 2-symbol DMRS in symbols {11,12} if the PDSCH ends in symbol 12,13 or 14 and in symbols {9,10} if the PDSCH ends in symbol 10,11.</w:t>
        </w:r>
      </w:hyperlink>
    </w:p>
    <w:p w14:paraId="74B3F957" w14:textId="35F31553" w:rsidR="00860A2F" w:rsidRDefault="00860A2F">
      <w:pPr>
        <w:pStyle w:val="TOC1"/>
        <w:rPr>
          <w:rFonts w:asciiTheme="minorHAnsi" w:eastAsiaTheme="minorEastAsia" w:hAnsiTheme="minorHAnsi" w:cstheme="minorBidi"/>
          <w:b w:val="0"/>
          <w:sz w:val="22"/>
          <w:lang w:val="sv-SE" w:eastAsia="sv-SE"/>
        </w:rPr>
      </w:pPr>
      <w:hyperlink w:anchor="_Toc494742480" w:history="1">
        <w:r w:rsidRPr="00F243E4">
          <w:rPr>
            <w:rStyle w:val="Hyperlink"/>
            <w:lang w:eastAsia="ja-JP"/>
          </w:rPr>
          <w:t>Proposal 3</w:t>
        </w:r>
        <w:r>
          <w:rPr>
            <w:rFonts w:asciiTheme="minorHAnsi" w:eastAsiaTheme="minorEastAsia" w:hAnsiTheme="minorHAnsi" w:cstheme="minorBidi"/>
            <w:b w:val="0"/>
            <w:sz w:val="22"/>
            <w:lang w:val="sv-SE" w:eastAsia="sv-SE"/>
          </w:rPr>
          <w:tab/>
        </w:r>
        <w:r w:rsidRPr="00F243E4">
          <w:rPr>
            <w:rStyle w:val="Hyperlink"/>
            <w:lang w:eastAsia="ja-JP"/>
          </w:rPr>
          <w:t>For mini-slot (PDSCH scheduling type B), use the pattern from slot based (PDSCH scheduling type A), with two additional positions (</w:t>
        </w:r>
        <w:r w:rsidRPr="00F243E4">
          <w:rPr>
            <w:rStyle w:val="Hyperlink"/>
          </w:rPr>
          <w:t>DL-DMRS-add-pos=2), where the mini-slot PDSCH is starting from the first front loaded DMRS symbol and there is no CORESET in the same symbol as DMRS that overlaps in frequency with PDSCH. FFS in the case a CORESET and PDSCH starts in the same OFDM symbol and (partly) overlap in frequency domain.</w:t>
        </w:r>
      </w:hyperlink>
    </w:p>
    <w:p w14:paraId="377161A9" w14:textId="2FA67A31" w:rsidR="00860A2F" w:rsidRDefault="00860A2F">
      <w:pPr>
        <w:pStyle w:val="TOC1"/>
        <w:rPr>
          <w:rFonts w:asciiTheme="minorHAnsi" w:eastAsiaTheme="minorEastAsia" w:hAnsiTheme="minorHAnsi" w:cstheme="minorBidi"/>
          <w:b w:val="0"/>
          <w:sz w:val="22"/>
          <w:lang w:val="sv-SE" w:eastAsia="sv-SE"/>
        </w:rPr>
      </w:pPr>
      <w:hyperlink w:anchor="_Toc494742481" w:history="1">
        <w:r w:rsidRPr="00F243E4">
          <w:rPr>
            <w:rStyle w:val="Hyperlink"/>
          </w:rPr>
          <w:t>Proposal 4</w:t>
        </w:r>
        <w:r>
          <w:rPr>
            <w:rFonts w:asciiTheme="minorHAnsi" w:eastAsiaTheme="minorEastAsia" w:hAnsiTheme="minorHAnsi" w:cstheme="minorBidi"/>
            <w:b w:val="0"/>
            <w:sz w:val="22"/>
            <w:lang w:val="sv-SE" w:eastAsia="sv-SE"/>
          </w:rPr>
          <w:tab/>
        </w:r>
        <w:r w:rsidRPr="00F243E4">
          <w:rPr>
            <w:rStyle w:val="Hyperlink"/>
          </w:rPr>
          <w:t>For PUSCH in a slot with UL only transmissions where PUSCH starts at the first OFDM symbol, then the first DMRS symbol is at the 3</w:t>
        </w:r>
        <w:r w:rsidRPr="00F243E4">
          <w:rPr>
            <w:rStyle w:val="Hyperlink"/>
            <w:vertAlign w:val="superscript"/>
          </w:rPr>
          <w:t>rd</w:t>
        </w:r>
        <w:r w:rsidRPr="00F243E4">
          <w:rPr>
            <w:rStyle w:val="Hyperlink"/>
          </w:rPr>
          <w:t xml:space="preserve"> symbol and the same patterns and slot format dependence (i.e. last PUSCH symbol) as DL DMRS with first DMRS in 3</w:t>
        </w:r>
        <w:r w:rsidRPr="00F243E4">
          <w:rPr>
            <w:rStyle w:val="Hyperlink"/>
            <w:vertAlign w:val="superscript"/>
          </w:rPr>
          <w:t>rd</w:t>
        </w:r>
        <w:r w:rsidRPr="00F243E4">
          <w:rPr>
            <w:rStyle w:val="Hyperlink"/>
          </w:rPr>
          <w:t xml:space="preserve"> symbol is used for UL DMRS (including 1+0, 2+0, 2+2, 1+1+1 and 1+1+1+1 patterns)</w:t>
        </w:r>
      </w:hyperlink>
    </w:p>
    <w:p w14:paraId="13BC6F55" w14:textId="45755FAF" w:rsidR="00860A2F" w:rsidRDefault="00860A2F">
      <w:pPr>
        <w:pStyle w:val="TOC1"/>
        <w:rPr>
          <w:rFonts w:asciiTheme="minorHAnsi" w:eastAsiaTheme="minorEastAsia" w:hAnsiTheme="minorHAnsi" w:cstheme="minorBidi"/>
          <w:b w:val="0"/>
          <w:sz w:val="22"/>
          <w:lang w:val="sv-SE" w:eastAsia="sv-SE"/>
        </w:rPr>
      </w:pPr>
      <w:hyperlink w:anchor="_Toc494742482" w:history="1">
        <w:r w:rsidRPr="00F243E4">
          <w:rPr>
            <w:rStyle w:val="Hyperlink"/>
          </w:rPr>
          <w:t>Proposal 5</w:t>
        </w:r>
        <w:r>
          <w:rPr>
            <w:rFonts w:asciiTheme="minorHAnsi" w:eastAsiaTheme="minorEastAsia" w:hAnsiTheme="minorHAnsi" w:cstheme="minorBidi"/>
            <w:b w:val="0"/>
            <w:sz w:val="22"/>
            <w:lang w:val="sv-SE" w:eastAsia="sv-SE"/>
          </w:rPr>
          <w:tab/>
        </w:r>
        <w:r w:rsidRPr="00F243E4">
          <w:rPr>
            <w:rStyle w:val="Hyperlink"/>
          </w:rPr>
          <w:t>In mixed DL/UL slots, where the PUSCH transmissions does not start at the first OFDM symbol in the slot, the first UL symbol contains the first front loaded DMRS symbol.</w:t>
        </w:r>
      </w:hyperlink>
    </w:p>
    <w:p w14:paraId="3F07C8AD" w14:textId="58D8163E" w:rsidR="00860A2F" w:rsidRDefault="00860A2F">
      <w:pPr>
        <w:pStyle w:val="TOC1"/>
        <w:rPr>
          <w:rFonts w:asciiTheme="minorHAnsi" w:eastAsiaTheme="minorEastAsia" w:hAnsiTheme="minorHAnsi" w:cstheme="minorBidi"/>
          <w:b w:val="0"/>
          <w:sz w:val="22"/>
          <w:lang w:val="sv-SE" w:eastAsia="sv-SE"/>
        </w:rPr>
      </w:pPr>
      <w:hyperlink w:anchor="_Toc494742483" w:history="1">
        <w:r w:rsidRPr="00F243E4">
          <w:rPr>
            <w:rStyle w:val="Hyperlink"/>
          </w:rPr>
          <w:t>Proposal 6</w:t>
        </w:r>
        <w:r>
          <w:rPr>
            <w:rFonts w:asciiTheme="minorHAnsi" w:eastAsiaTheme="minorEastAsia" w:hAnsiTheme="minorHAnsi" w:cstheme="minorBidi"/>
            <w:b w:val="0"/>
            <w:sz w:val="22"/>
            <w:lang w:val="sv-SE" w:eastAsia="sv-SE"/>
          </w:rPr>
          <w:tab/>
        </w:r>
        <w:r w:rsidRPr="00F243E4">
          <w:rPr>
            <w:rStyle w:val="Hyperlink"/>
          </w:rPr>
          <w:t>For mixed DL/UL slots, the single additional DMRS can be placed in symbol 11,9,7,5 relative to the front loaded DMRS symbol and there is at least one and at most two PUSCH symbols after the additional DMRS except for PUSCH duration of 5 symbols or shorter.  See Figure 3 for patterns.</w:t>
        </w:r>
      </w:hyperlink>
    </w:p>
    <w:p w14:paraId="28AA628D" w14:textId="73E8A777" w:rsidR="00860A2F" w:rsidRDefault="00860A2F">
      <w:pPr>
        <w:pStyle w:val="TOC1"/>
        <w:rPr>
          <w:rFonts w:asciiTheme="minorHAnsi" w:eastAsiaTheme="minorEastAsia" w:hAnsiTheme="minorHAnsi" w:cstheme="minorBidi"/>
          <w:b w:val="0"/>
          <w:sz w:val="22"/>
          <w:lang w:val="sv-SE" w:eastAsia="sv-SE"/>
        </w:rPr>
      </w:pPr>
      <w:hyperlink w:anchor="_Toc494742484" w:history="1">
        <w:r w:rsidRPr="00F243E4">
          <w:rPr>
            <w:rStyle w:val="Hyperlink"/>
          </w:rPr>
          <w:t>Proposal 7</w:t>
        </w:r>
        <w:r>
          <w:rPr>
            <w:rFonts w:asciiTheme="minorHAnsi" w:eastAsiaTheme="minorEastAsia" w:hAnsiTheme="minorHAnsi" w:cstheme="minorBidi"/>
            <w:b w:val="0"/>
            <w:sz w:val="22"/>
            <w:lang w:val="sv-SE" w:eastAsia="sv-SE"/>
          </w:rPr>
          <w:tab/>
        </w:r>
        <w:r w:rsidRPr="00F243E4">
          <w:rPr>
            <w:rStyle w:val="Hyperlink"/>
          </w:rPr>
          <w:t>In case 3 symbols is used for PUSCH in slots with mixed UL and DL, the DMRS is mapped equally spaced in between the 1+1 patterns for 2 symbols.</w:t>
        </w:r>
      </w:hyperlink>
    </w:p>
    <w:p w14:paraId="2B937C90" w14:textId="65C58100" w:rsidR="00860A2F" w:rsidRDefault="00860A2F">
      <w:pPr>
        <w:pStyle w:val="TOC1"/>
        <w:rPr>
          <w:rFonts w:asciiTheme="minorHAnsi" w:eastAsiaTheme="minorEastAsia" w:hAnsiTheme="minorHAnsi" w:cstheme="minorBidi"/>
          <w:b w:val="0"/>
          <w:sz w:val="22"/>
          <w:lang w:val="sv-SE" w:eastAsia="sv-SE"/>
        </w:rPr>
      </w:pPr>
      <w:hyperlink w:anchor="_Toc494742485" w:history="1">
        <w:r w:rsidRPr="00F243E4">
          <w:rPr>
            <w:rStyle w:val="Hyperlink"/>
          </w:rPr>
          <w:t>Proposal 8</w:t>
        </w:r>
        <w:r>
          <w:rPr>
            <w:rFonts w:asciiTheme="minorHAnsi" w:eastAsiaTheme="minorEastAsia" w:hAnsiTheme="minorHAnsi" w:cstheme="minorBidi"/>
            <w:b w:val="0"/>
            <w:sz w:val="22"/>
            <w:lang w:val="sv-SE" w:eastAsia="sv-SE"/>
          </w:rPr>
          <w:tab/>
        </w:r>
        <w:r w:rsidRPr="00F243E4">
          <w:rPr>
            <w:rStyle w:val="Hyperlink"/>
          </w:rPr>
          <w:t>In case 4 symbols is used for PUSCH in slots with mixed UL and DL, the DMRS is mapped equally spaced with distance 3 symbols.</w:t>
        </w:r>
      </w:hyperlink>
    </w:p>
    <w:p w14:paraId="541E62C6" w14:textId="539B8B62" w:rsidR="00860A2F" w:rsidRDefault="00860A2F">
      <w:pPr>
        <w:pStyle w:val="TOC1"/>
        <w:rPr>
          <w:rFonts w:asciiTheme="minorHAnsi" w:eastAsiaTheme="minorEastAsia" w:hAnsiTheme="minorHAnsi" w:cstheme="minorBidi"/>
          <w:b w:val="0"/>
          <w:sz w:val="22"/>
          <w:lang w:val="sv-SE" w:eastAsia="sv-SE"/>
        </w:rPr>
      </w:pPr>
      <w:hyperlink w:anchor="_Toc494742486" w:history="1">
        <w:r w:rsidRPr="00F243E4">
          <w:rPr>
            <w:rStyle w:val="Hyperlink"/>
          </w:rPr>
          <w:t>Proposal 9</w:t>
        </w:r>
        <w:r>
          <w:rPr>
            <w:rFonts w:asciiTheme="minorHAnsi" w:eastAsiaTheme="minorEastAsia" w:hAnsiTheme="minorHAnsi" w:cstheme="minorBidi"/>
            <w:b w:val="0"/>
            <w:sz w:val="22"/>
            <w:lang w:val="sv-SE" w:eastAsia="sv-SE"/>
          </w:rPr>
          <w:tab/>
        </w:r>
        <w:r w:rsidRPr="00F243E4">
          <w:rPr>
            <w:rStyle w:val="Hyperlink"/>
          </w:rPr>
          <w:t>The same DMRS pattern is used for a given duration mini-slot when used in  UL and DL</w:t>
        </w:r>
      </w:hyperlink>
    </w:p>
    <w:p w14:paraId="2CC02431" w14:textId="392E147E" w:rsidR="00860A2F" w:rsidRDefault="00860A2F">
      <w:pPr>
        <w:pStyle w:val="TOC1"/>
        <w:rPr>
          <w:rFonts w:asciiTheme="minorHAnsi" w:eastAsiaTheme="minorEastAsia" w:hAnsiTheme="minorHAnsi" w:cstheme="minorBidi"/>
          <w:b w:val="0"/>
          <w:sz w:val="22"/>
          <w:lang w:val="sv-SE" w:eastAsia="sv-SE"/>
        </w:rPr>
      </w:pPr>
      <w:hyperlink w:anchor="_Toc494742487" w:history="1">
        <w:r w:rsidRPr="00F243E4">
          <w:rPr>
            <w:rStyle w:val="Hyperlink"/>
          </w:rPr>
          <w:t>Proposal 10</w:t>
        </w:r>
        <w:r>
          <w:rPr>
            <w:rFonts w:asciiTheme="minorHAnsi" w:eastAsiaTheme="minorEastAsia" w:hAnsiTheme="minorHAnsi" w:cstheme="minorBidi"/>
            <w:b w:val="0"/>
            <w:sz w:val="22"/>
            <w:lang w:val="sv-SE" w:eastAsia="sv-SE"/>
          </w:rPr>
          <w:tab/>
        </w:r>
        <w:r w:rsidRPr="00F243E4">
          <w:rPr>
            <w:rStyle w:val="Hyperlink"/>
          </w:rPr>
          <w:t>For UL frequency hopping, use the mini-slot DMRS pattern in each of the two groups of OFDM symbols, corresponding to the length of the group.</w:t>
        </w:r>
      </w:hyperlink>
    </w:p>
    <w:p w14:paraId="6239329B" w14:textId="00032B5C" w:rsidR="00860A2F" w:rsidRDefault="00860A2F">
      <w:pPr>
        <w:pStyle w:val="TOC1"/>
        <w:rPr>
          <w:rFonts w:asciiTheme="minorHAnsi" w:eastAsiaTheme="minorEastAsia" w:hAnsiTheme="minorHAnsi" w:cstheme="minorBidi"/>
          <w:b w:val="0"/>
          <w:sz w:val="22"/>
          <w:lang w:val="sv-SE" w:eastAsia="sv-SE"/>
        </w:rPr>
      </w:pPr>
      <w:hyperlink w:anchor="_Toc494742488" w:history="1">
        <w:r w:rsidRPr="00F243E4">
          <w:rPr>
            <w:rStyle w:val="Hyperlink"/>
            <w:lang w:eastAsia="ja-JP"/>
          </w:rPr>
          <w:t>Proposal 11</w:t>
        </w:r>
        <w:r>
          <w:rPr>
            <w:rFonts w:asciiTheme="minorHAnsi" w:eastAsiaTheme="minorEastAsia" w:hAnsiTheme="minorHAnsi" w:cstheme="minorBidi"/>
            <w:b w:val="0"/>
            <w:sz w:val="22"/>
            <w:lang w:val="sv-SE" w:eastAsia="sv-SE"/>
          </w:rPr>
          <w:tab/>
        </w:r>
        <w:r w:rsidRPr="00F243E4">
          <w:rPr>
            <w:rStyle w:val="Hyperlink"/>
            <w:lang w:eastAsia="ja-JP"/>
          </w:rPr>
          <w:t>RAN1 should select one of the following options to assist CFO estimation in UL with front-loaded DMRS:</w:t>
        </w:r>
      </w:hyperlink>
    </w:p>
    <w:p w14:paraId="47575719" w14:textId="505DF922" w:rsidR="00860A2F" w:rsidRDefault="00860A2F">
      <w:pPr>
        <w:pStyle w:val="TOC1"/>
        <w:rPr>
          <w:rFonts w:asciiTheme="minorHAnsi" w:eastAsiaTheme="minorEastAsia" w:hAnsiTheme="minorHAnsi" w:cstheme="minorBidi"/>
          <w:b w:val="0"/>
          <w:sz w:val="22"/>
          <w:lang w:val="sv-SE" w:eastAsia="sv-SE"/>
        </w:rPr>
      </w:pPr>
      <w:hyperlink w:anchor="_Toc494742489" w:history="1">
        <w:r w:rsidRPr="00F243E4">
          <w:rPr>
            <w:rStyle w:val="Hyperlink"/>
            <w:rFonts w:ascii="Symbol" w:hAnsi="Symbol"/>
            <w:lang w:eastAsia="ja-JP"/>
          </w:rPr>
          <w:t></w:t>
        </w:r>
        <w:r>
          <w:rPr>
            <w:rFonts w:asciiTheme="minorHAnsi" w:eastAsiaTheme="minorEastAsia" w:hAnsiTheme="minorHAnsi" w:cstheme="minorBidi"/>
            <w:b w:val="0"/>
            <w:sz w:val="22"/>
            <w:lang w:val="sv-SE" w:eastAsia="sv-SE"/>
          </w:rPr>
          <w:tab/>
        </w:r>
        <w:r w:rsidRPr="00F243E4">
          <w:rPr>
            <w:rStyle w:val="Hyperlink"/>
            <w:lang w:eastAsia="ja-JP"/>
          </w:rPr>
          <w:t>A UE can be configured with additional DMRS which presence can be dynamically indicated</w:t>
        </w:r>
      </w:hyperlink>
    </w:p>
    <w:p w14:paraId="7CB53E68" w14:textId="5CB69DD9" w:rsidR="00860A2F" w:rsidRDefault="00860A2F">
      <w:pPr>
        <w:pStyle w:val="TOC1"/>
        <w:rPr>
          <w:rFonts w:asciiTheme="minorHAnsi" w:eastAsiaTheme="minorEastAsia" w:hAnsiTheme="minorHAnsi" w:cstheme="minorBidi"/>
          <w:b w:val="0"/>
          <w:sz w:val="22"/>
          <w:lang w:val="sv-SE" w:eastAsia="sv-SE"/>
        </w:rPr>
      </w:pPr>
      <w:hyperlink w:anchor="_Toc494742490" w:history="1">
        <w:r w:rsidRPr="00F243E4">
          <w:rPr>
            <w:rStyle w:val="Hyperlink"/>
            <w:rFonts w:ascii="Symbol" w:hAnsi="Symbol"/>
            <w:lang w:eastAsia="ja-JP"/>
          </w:rPr>
          <w:t></w:t>
        </w:r>
        <w:r>
          <w:rPr>
            <w:rFonts w:asciiTheme="minorHAnsi" w:eastAsiaTheme="minorEastAsia" w:hAnsiTheme="minorHAnsi" w:cstheme="minorBidi"/>
            <w:b w:val="0"/>
            <w:sz w:val="22"/>
            <w:lang w:val="sv-SE" w:eastAsia="sv-SE"/>
          </w:rPr>
          <w:tab/>
        </w:r>
        <w:r w:rsidRPr="00F243E4">
          <w:rPr>
            <w:rStyle w:val="Hyperlink"/>
            <w:lang w:eastAsia="ja-JP"/>
          </w:rPr>
          <w:t>A UE can be configured with a PTRS pattern that does not depend on MCS and its presence can be dynamically indicated</w:t>
        </w:r>
      </w:hyperlink>
    </w:p>
    <w:p w14:paraId="5028244D" w14:textId="7A04DEF1" w:rsidR="00860A2F" w:rsidRDefault="00860A2F">
      <w:pPr>
        <w:pStyle w:val="TOC1"/>
        <w:rPr>
          <w:rFonts w:asciiTheme="minorHAnsi" w:eastAsiaTheme="minorEastAsia" w:hAnsiTheme="minorHAnsi" w:cstheme="minorBidi"/>
          <w:b w:val="0"/>
          <w:sz w:val="22"/>
          <w:lang w:val="sv-SE" w:eastAsia="sv-SE"/>
        </w:rPr>
      </w:pPr>
      <w:hyperlink w:anchor="_Toc494742491" w:history="1">
        <w:r w:rsidRPr="00F243E4">
          <w:rPr>
            <w:rStyle w:val="Hyperlink"/>
            <w:rFonts w:ascii="Symbol" w:hAnsi="Symbol"/>
            <w:lang w:eastAsia="ja-JP"/>
          </w:rPr>
          <w:t></w:t>
        </w:r>
        <w:r>
          <w:rPr>
            <w:rFonts w:asciiTheme="minorHAnsi" w:eastAsiaTheme="minorEastAsia" w:hAnsiTheme="minorHAnsi" w:cstheme="minorBidi"/>
            <w:b w:val="0"/>
            <w:sz w:val="22"/>
            <w:lang w:val="sv-SE" w:eastAsia="sv-SE"/>
          </w:rPr>
          <w:tab/>
        </w:r>
        <w:r w:rsidRPr="00F243E4">
          <w:rPr>
            <w:rStyle w:val="Hyperlink"/>
            <w:lang w:eastAsia="ja-JP"/>
          </w:rPr>
          <w:t>A UE can be configured with a PTRS pattern that does not depend on MCS and is always transmitted in conjunction with PUSCH</w:t>
        </w:r>
      </w:hyperlink>
    </w:p>
    <w:p w14:paraId="2F057604" w14:textId="4D835ACF" w:rsidR="00860A2F" w:rsidRDefault="00860A2F">
      <w:pPr>
        <w:pStyle w:val="TOC1"/>
        <w:rPr>
          <w:rFonts w:asciiTheme="minorHAnsi" w:eastAsiaTheme="minorEastAsia" w:hAnsiTheme="minorHAnsi" w:cstheme="minorBidi"/>
          <w:b w:val="0"/>
          <w:sz w:val="22"/>
          <w:lang w:val="sv-SE" w:eastAsia="sv-SE"/>
        </w:rPr>
      </w:pPr>
      <w:hyperlink w:anchor="_Toc494742492" w:history="1">
        <w:r w:rsidRPr="00F243E4">
          <w:rPr>
            <w:rStyle w:val="Hyperlink"/>
          </w:rPr>
          <w:t>Proposal 12</w:t>
        </w:r>
        <w:r>
          <w:rPr>
            <w:rFonts w:asciiTheme="minorHAnsi" w:eastAsiaTheme="minorEastAsia" w:hAnsiTheme="minorHAnsi" w:cstheme="minorBidi"/>
            <w:b w:val="0"/>
            <w:sz w:val="22"/>
            <w:lang w:val="sv-SE" w:eastAsia="sv-SE"/>
          </w:rPr>
          <w:tab/>
        </w:r>
        <w:r w:rsidRPr="00F243E4">
          <w:rPr>
            <w:rStyle w:val="Hyperlink"/>
          </w:rPr>
          <w:t>DMRS scrambling ID is RRC configured and encoded into TCI states and not in the antenna port mapping table as in LTE</w:t>
        </w:r>
      </w:hyperlink>
    </w:p>
    <w:p w14:paraId="7F8D3B56" w14:textId="794FD6EE" w:rsidR="00860A2F" w:rsidRDefault="00860A2F">
      <w:pPr>
        <w:pStyle w:val="TOC1"/>
        <w:rPr>
          <w:rFonts w:asciiTheme="minorHAnsi" w:eastAsiaTheme="minorEastAsia" w:hAnsiTheme="minorHAnsi" w:cstheme="minorBidi"/>
          <w:b w:val="0"/>
          <w:sz w:val="22"/>
          <w:lang w:val="sv-SE" w:eastAsia="sv-SE"/>
        </w:rPr>
      </w:pPr>
      <w:hyperlink w:anchor="_Toc494742493" w:history="1">
        <w:r w:rsidRPr="00F243E4">
          <w:rPr>
            <w:rStyle w:val="Hyperlink"/>
          </w:rPr>
          <w:t>Proposal 13</w:t>
        </w:r>
        <w:r>
          <w:rPr>
            <w:rFonts w:asciiTheme="minorHAnsi" w:eastAsiaTheme="minorEastAsia" w:hAnsiTheme="minorHAnsi" w:cstheme="minorBidi"/>
            <w:b w:val="0"/>
            <w:sz w:val="22"/>
            <w:lang w:val="sv-SE" w:eastAsia="sv-SE"/>
          </w:rPr>
          <w:tab/>
        </w:r>
        <w:r w:rsidRPr="00F243E4">
          <w:rPr>
            <w:rStyle w:val="Hyperlink"/>
          </w:rPr>
          <w:t>When PTRS is enabled, the antenna port mapping tabled indicates which subcarrier the PTRS should be mapped to in case two ports shared by FD-OCC are used for two different UEs in MU-MIMO scheduling</w:t>
        </w:r>
      </w:hyperlink>
    </w:p>
    <w:p w14:paraId="682A41CF" w14:textId="0EF6BC82" w:rsidR="00860A2F" w:rsidRDefault="00860A2F">
      <w:pPr>
        <w:pStyle w:val="TOC1"/>
        <w:rPr>
          <w:rFonts w:asciiTheme="minorHAnsi" w:eastAsiaTheme="minorEastAsia" w:hAnsiTheme="minorHAnsi" w:cstheme="minorBidi"/>
          <w:b w:val="0"/>
          <w:sz w:val="22"/>
          <w:lang w:val="sv-SE" w:eastAsia="sv-SE"/>
        </w:rPr>
      </w:pPr>
      <w:hyperlink w:anchor="_Toc494742494" w:history="1">
        <w:r w:rsidRPr="00F243E4">
          <w:rPr>
            <w:rStyle w:val="Hyperlink"/>
          </w:rPr>
          <w:t>Proposal 14</w:t>
        </w:r>
        <w:r>
          <w:rPr>
            <w:rFonts w:asciiTheme="minorHAnsi" w:eastAsiaTheme="minorEastAsia" w:hAnsiTheme="minorHAnsi" w:cstheme="minorBidi"/>
            <w:b w:val="0"/>
            <w:sz w:val="22"/>
            <w:lang w:val="sv-SE" w:eastAsia="sv-SE"/>
          </w:rPr>
          <w:tab/>
        </w:r>
        <w:r w:rsidRPr="00F243E4">
          <w:rPr>
            <w:rStyle w:val="Hyperlink"/>
          </w:rPr>
          <w:t>In CP-OFDM, the length-31 Gold sequence (same as LTE) is used to generate QPSK based DMRS sequences in both DL and UL</w:t>
        </w:r>
      </w:hyperlink>
    </w:p>
    <w:p w14:paraId="382B8DDF" w14:textId="67D64CB5" w:rsidR="00860A2F" w:rsidRDefault="00860A2F">
      <w:pPr>
        <w:pStyle w:val="TOC1"/>
        <w:rPr>
          <w:rFonts w:asciiTheme="minorHAnsi" w:eastAsiaTheme="minorEastAsia" w:hAnsiTheme="minorHAnsi" w:cstheme="minorBidi"/>
          <w:b w:val="0"/>
          <w:sz w:val="22"/>
          <w:lang w:val="sv-SE" w:eastAsia="sv-SE"/>
        </w:rPr>
      </w:pPr>
      <w:hyperlink w:anchor="_Toc494742495" w:history="1">
        <w:r w:rsidRPr="00F243E4">
          <w:rPr>
            <w:rStyle w:val="Hyperlink"/>
          </w:rPr>
          <w:t>Proposal 15</w:t>
        </w:r>
        <w:r>
          <w:rPr>
            <w:rFonts w:asciiTheme="minorHAnsi" w:eastAsiaTheme="minorEastAsia" w:hAnsiTheme="minorHAnsi" w:cstheme="minorBidi"/>
            <w:b w:val="0"/>
            <w:sz w:val="22"/>
            <w:lang w:val="sv-SE" w:eastAsia="sv-SE"/>
          </w:rPr>
          <w:tab/>
        </w:r>
        <w:r w:rsidRPr="00F243E4">
          <w:rPr>
            <w:rStyle w:val="Hyperlink"/>
          </w:rPr>
          <w:t xml:space="preserve">The sequence </w:t>
        </w:r>
        <w:r w:rsidRPr="00746A5A">
          <w:rPr>
            <w:position w:val="-10"/>
          </w:rPr>
          <w:object w:dxaOrig="360" w:dyaOrig="300" w14:anchorId="389362C6">
            <v:shape id="_x0000_i1135" type="#_x0000_t75" style="width:17.35pt;height:15.35pt" o:ole="">
              <v:imagedata r:id="rId31" o:title=""/>
            </v:shape>
            <o:OLEObject Type="Embed" ProgID="Equation.3" ShapeID="_x0000_i1135" DrawAspect="Content" ObjectID="_1568484505" r:id="rId58"/>
          </w:object>
        </w:r>
        <w:r w:rsidRPr="00F243E4">
          <w:rPr>
            <w:rStyle w:val="Hyperlink"/>
          </w:rPr>
          <w:t xml:space="preserve"> should be initialized with</w:t>
        </w:r>
      </w:hyperlink>
    </w:p>
    <w:p w14:paraId="79EE7E86" w14:textId="5EA85894" w:rsidR="00860A2F" w:rsidRDefault="00860A2F">
      <w:pPr>
        <w:pStyle w:val="TOC1"/>
        <w:rPr>
          <w:rFonts w:asciiTheme="minorHAnsi" w:eastAsiaTheme="minorEastAsia" w:hAnsiTheme="minorHAnsi" w:cstheme="minorBidi"/>
          <w:b w:val="0"/>
          <w:sz w:val="22"/>
          <w:lang w:val="sv-SE" w:eastAsia="sv-SE"/>
        </w:rPr>
      </w:pPr>
      <w:hyperlink w:anchor="_Toc494742496" w:history="1">
        <w:r w:rsidRPr="0015726D">
          <w:rPr>
            <w:position w:val="-14"/>
          </w:rPr>
          <w:object w:dxaOrig="4140" w:dyaOrig="400" w14:anchorId="09411CED">
            <v:shape id="_x0000_i1136" type="#_x0000_t75" style="width:206pt;height:21.35pt" o:ole="">
              <v:imagedata r:id="rId33" o:title=""/>
            </v:shape>
            <o:OLEObject Type="Embed" ProgID="Equation.3" ShapeID="_x0000_i1136" DrawAspect="Content" ObjectID="_1568484506" r:id="rId59"/>
          </w:object>
        </w:r>
      </w:hyperlink>
    </w:p>
    <w:p w14:paraId="4D78C4B4" w14:textId="714E1DF7" w:rsidR="00860A2F" w:rsidRDefault="00860A2F">
      <w:pPr>
        <w:pStyle w:val="TOC1"/>
        <w:rPr>
          <w:rFonts w:asciiTheme="minorHAnsi" w:eastAsiaTheme="minorEastAsia" w:hAnsiTheme="minorHAnsi" w:cstheme="minorBidi"/>
          <w:b w:val="0"/>
          <w:sz w:val="22"/>
          <w:lang w:val="sv-SE" w:eastAsia="sv-SE"/>
        </w:rPr>
      </w:pPr>
      <w:hyperlink w:anchor="_Toc494742497" w:history="1">
        <w:r w:rsidRPr="00F243E4">
          <w:rPr>
            <w:rStyle w:val="Hyperlink"/>
          </w:rPr>
          <w:t xml:space="preserve">where the function </w:t>
        </w:r>
        <w:r w:rsidRPr="00707827">
          <w:rPr>
            <w:rStyle w:val="Strong"/>
            <w:b/>
            <w:szCs w:val="24"/>
          </w:rPr>
          <w:object w:dxaOrig="499" w:dyaOrig="279" w14:anchorId="21FF5F28">
            <v:shape id="_x0000_i1137" type="#_x0000_t75" style="width:24.65pt;height:14pt" o:ole="">
              <v:imagedata r:id="rId35" o:title=""/>
            </v:shape>
            <o:OLEObject Type="Embed" ProgID="Equation.3" ShapeID="_x0000_i1137" DrawAspect="Content" ObjectID="_1568484507" r:id="rId60"/>
          </w:object>
        </w:r>
        <w:r w:rsidRPr="00F243E4">
          <w:rPr>
            <w:rStyle w:val="Hyperlink"/>
          </w:rPr>
          <w:t xml:space="preserve"> and </w:t>
        </w:r>
        <w:r w:rsidRPr="00707827">
          <w:rPr>
            <w:rStyle w:val="Strong"/>
            <w:b/>
            <w:szCs w:val="24"/>
          </w:rPr>
          <w:object w:dxaOrig="240" w:dyaOrig="240" w14:anchorId="5CF237B4">
            <v:shape id="_x0000_i1138" type="#_x0000_t75" style="width:12pt;height:12pt" o:ole="">
              <v:imagedata r:id="rId37" o:title=""/>
            </v:shape>
            <o:OLEObject Type="Embed" ProgID="Equation.3" ShapeID="_x0000_i1138" DrawAspect="Content" ObjectID="_1568484508" r:id="rId61"/>
          </w:object>
        </w:r>
        <w:r w:rsidRPr="00F243E4">
          <w:rPr>
            <w:rStyle w:val="Hyperlink"/>
          </w:rPr>
          <w:t xml:space="preserve"> are selected to use a maximum of 21 bits, </w:t>
        </w:r>
        <w:r w:rsidRPr="00516F1F">
          <w:rPr>
            <w:rStyle w:val="Strong"/>
            <w:b/>
            <w:szCs w:val="24"/>
          </w:rPr>
          <w:object w:dxaOrig="240" w:dyaOrig="300" w14:anchorId="534FDABE">
            <v:shape id="_x0000_i1139" type="#_x0000_t75" style="width:12pt;height:15.35pt" o:ole="">
              <v:imagedata r:id="rId39" o:title=""/>
            </v:shape>
            <o:OLEObject Type="Embed" ProgID="Equation.3" ShapeID="_x0000_i1139" DrawAspect="Content" ObjectID="_1568484509" r:id="rId62"/>
          </w:object>
        </w:r>
        <w:r w:rsidRPr="00F243E4">
          <w:rPr>
            <w:rStyle w:val="Hyperlink"/>
          </w:rPr>
          <w:t xml:space="preserve"> is the slot number in the radio frame,  starting with </w:t>
        </w:r>
        <w:r w:rsidRPr="00516F1F">
          <w:rPr>
            <w:rStyle w:val="Strong"/>
            <w:b/>
            <w:szCs w:val="24"/>
          </w:rPr>
          <w:object w:dxaOrig="580" w:dyaOrig="300" w14:anchorId="39878982">
            <v:shape id="_x0000_i1140" type="#_x0000_t75" style="width:29.35pt;height:15.35pt" o:ole="">
              <v:imagedata r:id="rId41" o:title=""/>
            </v:shape>
            <o:OLEObject Type="Embed" ProgID="Equation.3" ShapeID="_x0000_i1140" DrawAspect="Content" ObjectID="_1568484510" r:id="rId63"/>
          </w:object>
        </w:r>
        <w:r w:rsidRPr="00F243E4">
          <w:rPr>
            <w:rStyle w:val="Hyperlink"/>
          </w:rPr>
          <w:t xml:space="preserve">, </w:t>
        </w:r>
        <w:r w:rsidRPr="00516F1F">
          <w:rPr>
            <w:rStyle w:val="Strong"/>
            <w:b/>
            <w:szCs w:val="24"/>
          </w:rPr>
          <w:object w:dxaOrig="139" w:dyaOrig="260" w14:anchorId="1FB31BF1">
            <v:shape id="_x0000_i1141" type="#_x0000_t75" style="width:6.65pt;height:13.35pt" o:ole="">
              <v:imagedata r:id="rId43" o:title=""/>
            </v:shape>
            <o:OLEObject Type="Embed" ProgID="Equation.3" ShapeID="_x0000_i1141" DrawAspect="Content" ObjectID="_1568484511" r:id="rId64"/>
          </w:object>
        </w:r>
        <w:r w:rsidRPr="00F243E4">
          <w:rPr>
            <w:rStyle w:val="Hyperlink"/>
          </w:rPr>
          <w:t xml:space="preserve"> is the symbol index within a slot </w:t>
        </w:r>
        <w:r w:rsidRPr="00707827">
          <w:rPr>
            <w:rStyle w:val="Strong"/>
            <w:b/>
            <w:szCs w:val="24"/>
          </w:rPr>
          <w:object w:dxaOrig="1080" w:dyaOrig="300" w14:anchorId="3543AC9E">
            <v:shape id="_x0000_i1142" type="#_x0000_t75" style="width:54pt;height:15.35pt" o:ole="">
              <v:imagedata r:id="rId45" o:title=""/>
            </v:shape>
            <o:OLEObject Type="Embed" ProgID="Equation.3" ShapeID="_x0000_i1142" DrawAspect="Content" ObjectID="_1568484512" r:id="rId65"/>
          </w:object>
        </w:r>
        <w:r w:rsidRPr="00F243E4">
          <w:rPr>
            <w:rStyle w:val="Hyperlink"/>
          </w:rPr>
          <w:t xml:space="preserve">and </w:t>
        </w:r>
        <w:r w:rsidRPr="00A13EF0">
          <w:rPr>
            <w:position w:val="-10"/>
          </w:rPr>
          <w:object w:dxaOrig="340" w:dyaOrig="360" w14:anchorId="0041E87E">
            <v:shape id="_x0000_i1143" type="#_x0000_t75" style="width:17.35pt;height:17.35pt" o:ole="">
              <v:imagedata r:id="rId47" o:title=""/>
            </v:shape>
            <o:OLEObject Type="Embed" ProgID="Equation.3" ShapeID="_x0000_i1143" DrawAspect="Content" ObjectID="_1568484513" r:id="rId66"/>
          </w:object>
        </w:r>
        <w:r w:rsidRPr="00F243E4">
          <w:rPr>
            <w:rStyle w:val="Hyperlink"/>
          </w:rPr>
          <w:t xml:space="preserve"> is a number between 0 and 1007 that is selected from a set of higher layer configured numbers for DL and UL independently and further selected from the set by the scheduling DCI. The value </w:t>
        </w:r>
        <w:r w:rsidRPr="00A13EF0">
          <w:rPr>
            <w:position w:val="-10"/>
          </w:rPr>
          <w:object w:dxaOrig="340" w:dyaOrig="360" w14:anchorId="7B80DAFF">
            <v:shape id="_x0000_i1144" type="#_x0000_t75" style="width:17.35pt;height:17.35pt" o:ole="">
              <v:imagedata r:id="rId49" o:title=""/>
            </v:shape>
            <o:OLEObject Type="Embed" ProgID="Equation.3" ShapeID="_x0000_i1144" DrawAspect="Content" ObjectID="_1568484514" r:id="rId67"/>
          </w:object>
        </w:r>
        <w:r w:rsidRPr="00F243E4">
          <w:rPr>
            <w:rStyle w:val="Hyperlink"/>
          </w:rPr>
          <w:t xml:space="preserve"> is equal to the cell ID </w:t>
        </w:r>
        <w:r w:rsidRPr="00A13EF0">
          <w:rPr>
            <w:position w:val="-10"/>
          </w:rPr>
          <w:object w:dxaOrig="460" w:dyaOrig="340" w14:anchorId="195E75CE">
            <v:shape id="_x0000_i1145" type="#_x0000_t75" style="width:23.35pt;height:17.35pt" o:ole="">
              <v:imagedata r:id="rId51" o:title=""/>
            </v:shape>
            <o:OLEObject Type="Embed" ProgID="Equation.3" ShapeID="_x0000_i1145" DrawAspect="Content" ObjectID="_1568484515" r:id="rId68"/>
          </w:object>
        </w:r>
        <w:r w:rsidRPr="00F243E4">
          <w:rPr>
            <w:rStyle w:val="Hyperlink"/>
          </w:rPr>
          <w:t xml:space="preserve"> if not configured by higher layers. The </w:t>
        </w:r>
        <w:r w:rsidRPr="000C3273">
          <w:rPr>
            <w:position w:val="-14"/>
          </w:rPr>
          <w:object w:dxaOrig="600" w:dyaOrig="340" w14:anchorId="57DA29CA">
            <v:shape id="_x0000_i1146" type="#_x0000_t75" style="width:30pt;height:17.35pt" o:ole="">
              <v:imagedata r:id="rId53" o:title=""/>
            </v:shape>
            <o:OLEObject Type="Embed" ProgID="Equation.3" ShapeID="_x0000_i1146" DrawAspect="Content" ObjectID="_1568484516" r:id="rId69"/>
          </w:object>
        </w:r>
        <w:r w:rsidRPr="00F243E4">
          <w:rPr>
            <w:rStyle w:val="Hyperlink"/>
          </w:rPr>
          <w:t>is a number associated with the RS type.</w:t>
        </w:r>
      </w:hyperlink>
    </w:p>
    <w:p w14:paraId="2D1F0821" w14:textId="2963EE6C" w:rsidR="00860A2F" w:rsidRDefault="00860A2F">
      <w:pPr>
        <w:pStyle w:val="TOC1"/>
        <w:rPr>
          <w:rFonts w:asciiTheme="minorHAnsi" w:eastAsiaTheme="minorEastAsia" w:hAnsiTheme="minorHAnsi" w:cstheme="minorBidi"/>
          <w:b w:val="0"/>
          <w:sz w:val="22"/>
          <w:lang w:val="sv-SE" w:eastAsia="sv-SE"/>
        </w:rPr>
      </w:pPr>
      <w:hyperlink w:anchor="_Toc494742498" w:history="1">
        <w:r w:rsidRPr="00F243E4">
          <w:rPr>
            <w:rStyle w:val="Hyperlink"/>
          </w:rPr>
          <w:t>Proposal 16</w:t>
        </w:r>
        <w:r>
          <w:rPr>
            <w:rFonts w:asciiTheme="minorHAnsi" w:eastAsiaTheme="minorEastAsia" w:hAnsiTheme="minorHAnsi" w:cstheme="minorBidi"/>
            <w:b w:val="0"/>
            <w:sz w:val="22"/>
            <w:lang w:val="sv-SE" w:eastAsia="sv-SE"/>
          </w:rPr>
          <w:tab/>
        </w:r>
        <w:r w:rsidRPr="00F243E4">
          <w:rPr>
            <w:rStyle w:val="Hyperlink"/>
            <w:lang w:eastAsia="ja-JP"/>
          </w:rPr>
          <w:t xml:space="preserve">Reuse the LTE UL DMRS sequence design down to 1 RB scheduling BW and use initialization based on </w:t>
        </w:r>
        <w:r w:rsidRPr="00A13EF0">
          <w:rPr>
            <w:position w:val="-10"/>
          </w:rPr>
          <w:object w:dxaOrig="340" w:dyaOrig="360" w14:anchorId="67820EEF">
            <v:shape id="_x0000_i1147" type="#_x0000_t75" style="width:17.35pt;height:17.35pt" o:ole="">
              <v:imagedata r:id="rId49" o:title=""/>
            </v:shape>
            <o:OLEObject Type="Embed" ProgID="Equation.3" ShapeID="_x0000_i1147" DrawAspect="Content" ObjectID="_1568484517" r:id="rId70"/>
          </w:object>
        </w:r>
        <w:r w:rsidRPr="00F243E4">
          <w:rPr>
            <w:rStyle w:val="Hyperlink"/>
          </w:rPr>
          <w:t xml:space="preserve"> as a number between 0 and 1007 that is selected from a set of higher-layer configured numbers and further selected from the set by scheduling DCI. The value </w:t>
        </w:r>
        <w:r w:rsidRPr="00A13EF0">
          <w:rPr>
            <w:position w:val="-10"/>
          </w:rPr>
          <w:object w:dxaOrig="340" w:dyaOrig="360" w14:anchorId="0383DDE4">
            <v:shape id="_x0000_i1148" type="#_x0000_t75" style="width:17.35pt;height:17.35pt" o:ole="">
              <v:imagedata r:id="rId49" o:title=""/>
            </v:shape>
            <o:OLEObject Type="Embed" ProgID="Equation.3" ShapeID="_x0000_i1148" DrawAspect="Content" ObjectID="_1568484518" r:id="rId71"/>
          </w:object>
        </w:r>
        <w:r w:rsidRPr="00F243E4">
          <w:rPr>
            <w:rStyle w:val="Hyperlink"/>
          </w:rPr>
          <w:t xml:space="preserve"> is equal to the cell ID </w:t>
        </w:r>
        <w:r w:rsidRPr="00A13EF0">
          <w:rPr>
            <w:position w:val="-10"/>
          </w:rPr>
          <w:object w:dxaOrig="460" w:dyaOrig="340" w14:anchorId="74E418FD">
            <v:shape id="_x0000_i1149" type="#_x0000_t75" style="width:23.35pt;height:17.35pt" o:ole="">
              <v:imagedata r:id="rId51" o:title=""/>
            </v:shape>
            <o:OLEObject Type="Embed" ProgID="Equation.3" ShapeID="_x0000_i1149" DrawAspect="Content" ObjectID="_1568484519" r:id="rId72"/>
          </w:object>
        </w:r>
        <w:r w:rsidRPr="00F243E4">
          <w:rPr>
            <w:rStyle w:val="Hyperlink"/>
          </w:rPr>
          <w:t xml:space="preserve"> if not configured by higher layers.</w:t>
        </w:r>
      </w:hyperlink>
    </w:p>
    <w:p w14:paraId="1A87B28E" w14:textId="1BA23323" w:rsidR="00860A2F" w:rsidRDefault="00860A2F">
      <w:pPr>
        <w:pStyle w:val="TOC1"/>
        <w:rPr>
          <w:rFonts w:asciiTheme="minorHAnsi" w:eastAsiaTheme="minorEastAsia" w:hAnsiTheme="minorHAnsi" w:cstheme="minorBidi"/>
          <w:b w:val="0"/>
          <w:sz w:val="22"/>
          <w:lang w:val="sv-SE" w:eastAsia="sv-SE"/>
        </w:rPr>
      </w:pPr>
      <w:hyperlink w:anchor="_Toc494742499" w:history="1">
        <w:r w:rsidRPr="00F243E4">
          <w:rPr>
            <w:rStyle w:val="Hyperlink"/>
          </w:rPr>
          <w:t>Proposal 17</w:t>
        </w:r>
        <w:r>
          <w:rPr>
            <w:rFonts w:asciiTheme="minorHAnsi" w:eastAsiaTheme="minorEastAsia" w:hAnsiTheme="minorHAnsi" w:cstheme="minorBidi"/>
            <w:b w:val="0"/>
            <w:sz w:val="22"/>
            <w:lang w:val="sv-SE" w:eastAsia="sv-SE"/>
          </w:rPr>
          <w:tab/>
        </w:r>
        <w:r w:rsidRPr="00F243E4">
          <w:rPr>
            <w:rStyle w:val="Hyperlink"/>
            <w:lang w:eastAsia="ja-JP"/>
          </w:rPr>
          <w:t xml:space="preserve">For rel-15, DMRS sequence for </w:t>
        </w:r>
        <w:r w:rsidRPr="00F243E4">
          <w:rPr>
            <w:rStyle w:val="Hyperlink"/>
          </w:rPr>
          <w:t xml:space="preserve">DFT-spread </w:t>
        </w:r>
        <w:r w:rsidRPr="00F243E4">
          <w:rPr>
            <w:rStyle w:val="Hyperlink"/>
            <w:rFonts w:ascii="Symbol" w:hAnsi="Symbol"/>
          </w:rPr>
          <w:t></w:t>
        </w:r>
        <w:r w:rsidRPr="00F243E4">
          <w:rPr>
            <w:rStyle w:val="Hyperlink"/>
          </w:rPr>
          <w:t>/2 BPSK is based on same sequence design as for QPSK and QAM.</w:t>
        </w:r>
      </w:hyperlink>
    </w:p>
    <w:p w14:paraId="1017801D" w14:textId="525C436C" w:rsidR="0050290E" w:rsidRDefault="0050290E" w:rsidP="00E5689D">
      <w:pPr>
        <w:pStyle w:val="BodyText"/>
      </w:pPr>
      <w:r>
        <w:fldChar w:fldCharType="end"/>
      </w:r>
    </w:p>
    <w:p w14:paraId="5B3C850D" w14:textId="77777777" w:rsidR="00F507D1" w:rsidRPr="00CE0424" w:rsidRDefault="00F507D1" w:rsidP="00CE0424">
      <w:pPr>
        <w:pStyle w:val="Heading1"/>
      </w:pPr>
      <w:bookmarkStart w:id="139" w:name="_In-sequence_SDU_delivery"/>
      <w:bookmarkEnd w:id="139"/>
      <w:r w:rsidRPr="00CE0424">
        <w:t>References</w:t>
      </w:r>
    </w:p>
    <w:p w14:paraId="7F6BE79D" w14:textId="3D9F3453" w:rsidR="00743D20" w:rsidRPr="00026925" w:rsidRDefault="00026925" w:rsidP="00026925">
      <w:pPr>
        <w:pStyle w:val="references"/>
        <w:rPr>
          <w:sz w:val="20"/>
          <w:szCs w:val="20"/>
        </w:rPr>
      </w:pPr>
      <w:bookmarkStart w:id="140" w:name="_Ref478147625"/>
      <w:bookmarkStart w:id="141" w:name="_Ref471743894"/>
      <w:bookmarkStart w:id="142" w:name="_Ref478071796"/>
      <w:bookmarkStart w:id="143" w:name="_Ref471196519"/>
      <w:bookmarkStart w:id="144" w:name="_Ref378962075"/>
      <w:bookmarkStart w:id="145" w:name="_Ref465589004"/>
      <w:bookmarkStart w:id="146" w:name="_Ref458609882"/>
      <w:r w:rsidRPr="00026925">
        <w:rPr>
          <w:sz w:val="20"/>
          <w:szCs w:val="20"/>
          <w:lang w:eastAsia="ja-JP"/>
        </w:rPr>
        <w:t>R1-1718749</w:t>
      </w:r>
      <w:r w:rsidR="00000702" w:rsidRPr="00026925">
        <w:rPr>
          <w:sz w:val="20"/>
          <w:szCs w:val="20"/>
        </w:rPr>
        <w:t>, “Further evaluations on DMRS</w:t>
      </w:r>
      <w:r w:rsidR="00743D20" w:rsidRPr="00026925">
        <w:rPr>
          <w:sz w:val="20"/>
          <w:szCs w:val="20"/>
        </w:rPr>
        <w:t>”, Ericsson</w:t>
      </w:r>
      <w:bookmarkEnd w:id="140"/>
    </w:p>
    <w:p w14:paraId="69A17B9A" w14:textId="0736DC60" w:rsidR="00743D20" w:rsidRPr="00850FCB" w:rsidRDefault="00743D20" w:rsidP="00743D20">
      <w:pPr>
        <w:pStyle w:val="references"/>
        <w:rPr>
          <w:sz w:val="20"/>
          <w:szCs w:val="20"/>
          <w:lang w:eastAsia="ja-JP"/>
        </w:rPr>
      </w:pPr>
      <w:bookmarkStart w:id="147" w:name="_Ref478129763"/>
      <w:bookmarkStart w:id="148" w:name="_Ref492931687"/>
      <w:r w:rsidRPr="0000510D">
        <w:rPr>
          <w:sz w:val="20"/>
          <w:szCs w:val="20"/>
          <w:lang w:eastAsia="ja-JP"/>
        </w:rPr>
        <w:t>R4-1709144</w:t>
      </w:r>
      <w:r w:rsidRPr="00850FCB">
        <w:rPr>
          <w:sz w:val="20"/>
          <w:szCs w:val="20"/>
          <w:lang w:eastAsia="ja-JP"/>
        </w:rPr>
        <w:t>, “WF on ON/OFF mask use cases for NR UE transmissions”, Ericsson</w:t>
      </w:r>
      <w:bookmarkEnd w:id="141"/>
      <w:bookmarkEnd w:id="142"/>
      <w:bookmarkEnd w:id="143"/>
      <w:bookmarkEnd w:id="144"/>
      <w:bookmarkEnd w:id="145"/>
      <w:bookmarkEnd w:id="146"/>
      <w:bookmarkEnd w:id="147"/>
      <w:r w:rsidRPr="00850FCB">
        <w:rPr>
          <w:sz w:val="20"/>
          <w:szCs w:val="20"/>
          <w:lang w:eastAsia="ja-JP"/>
        </w:rPr>
        <w:t>, Qualcomm</w:t>
      </w:r>
      <w:bookmarkEnd w:id="148"/>
    </w:p>
    <w:p w14:paraId="18DC2B16" w14:textId="6808647D" w:rsidR="00850FCB" w:rsidRDefault="00850FCB" w:rsidP="00850FCB">
      <w:pPr>
        <w:pStyle w:val="references"/>
        <w:rPr>
          <w:bCs/>
          <w:sz w:val="20"/>
          <w:szCs w:val="20"/>
          <w:lang w:eastAsia="ja-JP"/>
        </w:rPr>
      </w:pPr>
      <w:r w:rsidRPr="00850FCB">
        <w:rPr>
          <w:sz w:val="20"/>
          <w:szCs w:val="20"/>
          <w:lang w:eastAsia="ja-JP"/>
        </w:rPr>
        <w:t>R1-</w:t>
      </w:r>
      <w:r w:rsidR="00E75D45">
        <w:rPr>
          <w:sz w:val="20"/>
          <w:szCs w:val="20"/>
          <w:lang w:eastAsia="ja-JP"/>
        </w:rPr>
        <w:t>1718453</w:t>
      </w:r>
      <w:r w:rsidRPr="00850FCB">
        <w:rPr>
          <w:sz w:val="20"/>
          <w:szCs w:val="20"/>
          <w:lang w:eastAsia="ja-JP"/>
        </w:rPr>
        <w:t xml:space="preserve"> “ </w:t>
      </w:r>
      <w:r w:rsidRPr="00850FCB">
        <w:rPr>
          <w:bCs/>
          <w:sz w:val="20"/>
          <w:szCs w:val="20"/>
          <w:lang w:eastAsia="ja-JP"/>
        </w:rPr>
        <w:t>Antenna port mapping tables for single front loaded symbol”, Ericsson</w:t>
      </w:r>
    </w:p>
    <w:p w14:paraId="4369F484" w14:textId="2118D922" w:rsidR="00C023A1" w:rsidRPr="00C023A1" w:rsidRDefault="00C023A1" w:rsidP="00850FCB">
      <w:pPr>
        <w:pStyle w:val="references"/>
        <w:rPr>
          <w:bCs/>
          <w:sz w:val="20"/>
          <w:szCs w:val="20"/>
          <w:lang w:eastAsia="ja-JP"/>
        </w:rPr>
      </w:pPr>
      <w:bookmarkStart w:id="149" w:name="_Ref494734354"/>
      <w:r w:rsidRPr="00C023A1">
        <w:rPr>
          <w:bCs/>
          <w:sz w:val="20"/>
          <w:szCs w:val="20"/>
          <w:lang w:eastAsia="ja-JP"/>
        </w:rPr>
        <w:t xml:space="preserve">R1-1718455, “CM evaluations on </w:t>
      </w:r>
      <w:r w:rsidRPr="00C023A1">
        <w:rPr>
          <w:sz w:val="20"/>
          <w:szCs w:val="20"/>
        </w:rPr>
        <w:t xml:space="preserve">DMRS for </w:t>
      </w:r>
      <w:r w:rsidRPr="00C023A1">
        <w:rPr>
          <w:rFonts w:ascii="Symbol" w:hAnsi="Symbol"/>
          <w:sz w:val="20"/>
          <w:szCs w:val="20"/>
        </w:rPr>
        <w:t></w:t>
      </w:r>
      <w:r w:rsidRPr="00C023A1">
        <w:rPr>
          <w:sz w:val="20"/>
          <w:szCs w:val="20"/>
        </w:rPr>
        <w:t>/2-BPSK”, Ericsson</w:t>
      </w:r>
      <w:bookmarkEnd w:id="149"/>
    </w:p>
    <w:p w14:paraId="514EBA27" w14:textId="674AD97F" w:rsidR="00C023A1" w:rsidRPr="00C023A1" w:rsidRDefault="00C023A1" w:rsidP="00C023A1">
      <w:pPr>
        <w:pStyle w:val="references"/>
        <w:rPr>
          <w:bCs/>
          <w:sz w:val="20"/>
          <w:szCs w:val="20"/>
          <w:lang w:eastAsia="ja-JP"/>
        </w:rPr>
      </w:pPr>
      <w:bookmarkStart w:id="150" w:name="_Ref494734613"/>
      <w:r w:rsidRPr="00C023A1">
        <w:rPr>
          <w:bCs/>
          <w:sz w:val="20"/>
          <w:szCs w:val="20"/>
          <w:lang w:eastAsia="ja-JP"/>
        </w:rPr>
        <w:t>R1-</w:t>
      </w:r>
      <w:r w:rsidRPr="00C023A1">
        <w:rPr>
          <w:sz w:val="20"/>
          <w:szCs w:val="20"/>
        </w:rPr>
        <w:t xml:space="preserve"> 1718456</w:t>
      </w:r>
      <w:r>
        <w:rPr>
          <w:sz w:val="20"/>
          <w:szCs w:val="20"/>
        </w:rPr>
        <w:t>, “</w:t>
      </w:r>
      <w:r w:rsidRPr="00C023A1">
        <w:rPr>
          <w:bCs/>
          <w:sz w:val="20"/>
          <w:szCs w:val="20"/>
          <w:lang w:eastAsia="ja-JP"/>
        </w:rPr>
        <w:t>On Multiplexing of RS types</w:t>
      </w:r>
      <w:r>
        <w:rPr>
          <w:bCs/>
          <w:sz w:val="20"/>
          <w:szCs w:val="20"/>
          <w:lang w:eastAsia="ja-JP"/>
        </w:rPr>
        <w:t>”, Ericsson</w:t>
      </w:r>
      <w:bookmarkEnd w:id="150"/>
    </w:p>
    <w:p w14:paraId="5EB0F324" w14:textId="3F170A98" w:rsidR="00850FCB" w:rsidRPr="0000510D" w:rsidRDefault="00850FCB" w:rsidP="00850FCB">
      <w:pPr>
        <w:pStyle w:val="references"/>
        <w:numPr>
          <w:ilvl w:val="0"/>
          <w:numId w:val="0"/>
        </w:numPr>
        <w:ind w:left="360"/>
        <w:rPr>
          <w:sz w:val="20"/>
          <w:szCs w:val="20"/>
          <w:lang w:eastAsia="ja-JP"/>
        </w:rPr>
      </w:pPr>
    </w:p>
    <w:p w14:paraId="3BC9304B" w14:textId="631A34E4" w:rsidR="003A7EF3" w:rsidRPr="00CE0424" w:rsidRDefault="003A7EF3" w:rsidP="00743D20">
      <w:pPr>
        <w:pStyle w:val="Reference"/>
        <w:numPr>
          <w:ilvl w:val="0"/>
          <w:numId w:val="0"/>
        </w:numPr>
        <w:ind w:left="567"/>
      </w:pPr>
    </w:p>
    <w:sectPr w:rsidR="003A7EF3" w:rsidRPr="00CE0424" w:rsidSect="00C02A4C">
      <w:headerReference w:type="even" r:id="rId73"/>
      <w:footerReference w:type="default" r:id="rId7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D54573" w14:textId="77777777" w:rsidR="009050D3" w:rsidRDefault="009050D3">
      <w:r>
        <w:separator/>
      </w:r>
    </w:p>
  </w:endnote>
  <w:endnote w:type="continuationSeparator" w:id="0">
    <w:p w14:paraId="6B80B081" w14:textId="77777777" w:rsidR="009050D3" w:rsidRDefault="00905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0C33ECC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60A2F">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60A2F">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F159AC" w14:textId="77777777" w:rsidR="009050D3" w:rsidRDefault="009050D3">
      <w:r>
        <w:separator/>
      </w:r>
    </w:p>
  </w:footnote>
  <w:footnote w:type="continuationSeparator" w:id="0">
    <w:p w14:paraId="5725FF84" w14:textId="77777777" w:rsidR="009050D3" w:rsidRDefault="00905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D119E8"/>
    <w:multiLevelType w:val="hybridMultilevel"/>
    <w:tmpl w:val="30B6FF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4E0948"/>
    <w:multiLevelType w:val="hybridMultilevel"/>
    <w:tmpl w:val="04CA36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76A5664"/>
    <w:multiLevelType w:val="hybridMultilevel"/>
    <w:tmpl w:val="EC68F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C753A26"/>
    <w:multiLevelType w:val="hybridMultilevel"/>
    <w:tmpl w:val="E16687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43194E"/>
    <w:multiLevelType w:val="hybridMultilevel"/>
    <w:tmpl w:val="F36C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F17CE5"/>
    <w:multiLevelType w:val="hybridMultilevel"/>
    <w:tmpl w:val="6DC49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5F5F96"/>
    <w:multiLevelType w:val="hybridMultilevel"/>
    <w:tmpl w:val="75665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4D3D56"/>
    <w:multiLevelType w:val="hybridMultilevel"/>
    <w:tmpl w:val="AEBE4B68"/>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4" w15:restartNumberingAfterBreak="0">
    <w:nsid w:val="7BED18BC"/>
    <w:multiLevelType w:val="multilevel"/>
    <w:tmpl w:val="83003B62"/>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
  </w:num>
  <w:num w:numId="2">
    <w:abstractNumId w:val="18"/>
  </w:num>
  <w:num w:numId="3">
    <w:abstractNumId w:val="14"/>
  </w:num>
  <w:num w:numId="4">
    <w:abstractNumId w:val="16"/>
  </w:num>
  <w:num w:numId="5">
    <w:abstractNumId w:val="9"/>
  </w:num>
  <w:num w:numId="6">
    <w:abstractNumId w:val="17"/>
  </w:num>
  <w:num w:numId="7">
    <w:abstractNumId w:val="22"/>
  </w:num>
  <w:num w:numId="8">
    <w:abstractNumId w:val="10"/>
  </w:num>
  <w:num w:numId="9">
    <w:abstractNumId w:val="7"/>
  </w:num>
  <w:num w:numId="10">
    <w:abstractNumId w:val="2"/>
  </w:num>
  <w:num w:numId="11">
    <w:abstractNumId w:val="1"/>
  </w:num>
  <w:num w:numId="12">
    <w:abstractNumId w:val="0"/>
  </w:num>
  <w:num w:numId="13">
    <w:abstractNumId w:val="19"/>
  </w:num>
  <w:num w:numId="14">
    <w:abstractNumId w:val="12"/>
  </w:num>
  <w:num w:numId="15">
    <w:abstractNumId w:val="13"/>
  </w:num>
  <w:num w:numId="16">
    <w:abstractNumId w:val="20"/>
  </w:num>
  <w:num w:numId="17">
    <w:abstractNumId w:val="5"/>
  </w:num>
  <w:num w:numId="18">
    <w:abstractNumId w:val="24"/>
  </w:num>
  <w:num w:numId="19">
    <w:abstractNumId w:val="11"/>
  </w:num>
  <w:num w:numId="20">
    <w:abstractNumId w:val="6"/>
  </w:num>
  <w:num w:numId="21">
    <w:abstractNumId w:val="4"/>
  </w:num>
  <w:num w:numId="22">
    <w:abstractNumId w:val="23"/>
  </w:num>
  <w:num w:numId="23">
    <w:abstractNumId w:val="8"/>
  </w:num>
  <w:num w:numId="24">
    <w:abstractNumId w:val="21"/>
  </w:num>
  <w:num w:numId="2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0702"/>
    <w:rsid w:val="00002A37"/>
    <w:rsid w:val="00003F5E"/>
    <w:rsid w:val="00006446"/>
    <w:rsid w:val="00006896"/>
    <w:rsid w:val="00007CDC"/>
    <w:rsid w:val="00011B28"/>
    <w:rsid w:val="00015D15"/>
    <w:rsid w:val="0002225F"/>
    <w:rsid w:val="0002564D"/>
    <w:rsid w:val="00025ECA"/>
    <w:rsid w:val="000265C9"/>
    <w:rsid w:val="00026925"/>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043"/>
    <w:rsid w:val="000B2719"/>
    <w:rsid w:val="000B3A8F"/>
    <w:rsid w:val="000B4AB9"/>
    <w:rsid w:val="000B58C3"/>
    <w:rsid w:val="000B61E9"/>
    <w:rsid w:val="000C165A"/>
    <w:rsid w:val="000C2E19"/>
    <w:rsid w:val="000C3273"/>
    <w:rsid w:val="000C4C24"/>
    <w:rsid w:val="000C5921"/>
    <w:rsid w:val="000D0D07"/>
    <w:rsid w:val="000D2E34"/>
    <w:rsid w:val="000D4797"/>
    <w:rsid w:val="000D4F2B"/>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B0D"/>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87A8F"/>
    <w:rsid w:val="00190AC1"/>
    <w:rsid w:val="0019341A"/>
    <w:rsid w:val="00197DF9"/>
    <w:rsid w:val="001A1987"/>
    <w:rsid w:val="001A2564"/>
    <w:rsid w:val="001A6173"/>
    <w:rsid w:val="001A6CBA"/>
    <w:rsid w:val="001B0D97"/>
    <w:rsid w:val="001B165A"/>
    <w:rsid w:val="001B5A5D"/>
    <w:rsid w:val="001C1CE5"/>
    <w:rsid w:val="001C3D2A"/>
    <w:rsid w:val="001D51BA"/>
    <w:rsid w:val="001D6342"/>
    <w:rsid w:val="001D6D53"/>
    <w:rsid w:val="001E2560"/>
    <w:rsid w:val="001E2C82"/>
    <w:rsid w:val="001E58E2"/>
    <w:rsid w:val="001E7AED"/>
    <w:rsid w:val="001F3916"/>
    <w:rsid w:val="001F54C5"/>
    <w:rsid w:val="001F662C"/>
    <w:rsid w:val="001F7074"/>
    <w:rsid w:val="00200490"/>
    <w:rsid w:val="00201F3A"/>
    <w:rsid w:val="002026AF"/>
    <w:rsid w:val="00203F96"/>
    <w:rsid w:val="002069B2"/>
    <w:rsid w:val="00207FA3"/>
    <w:rsid w:val="00214AC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6429"/>
    <w:rsid w:val="00257543"/>
    <w:rsid w:val="002611E7"/>
    <w:rsid w:val="002617E7"/>
    <w:rsid w:val="00264228"/>
    <w:rsid w:val="00264334"/>
    <w:rsid w:val="0026473E"/>
    <w:rsid w:val="00264C20"/>
    <w:rsid w:val="00266214"/>
    <w:rsid w:val="00267C83"/>
    <w:rsid w:val="0027144F"/>
    <w:rsid w:val="00271813"/>
    <w:rsid w:val="00271F3A"/>
    <w:rsid w:val="00273278"/>
    <w:rsid w:val="002737F4"/>
    <w:rsid w:val="002805F5"/>
    <w:rsid w:val="00280751"/>
    <w:rsid w:val="0028280A"/>
    <w:rsid w:val="00286ACD"/>
    <w:rsid w:val="00287838"/>
    <w:rsid w:val="00290691"/>
    <w:rsid w:val="002907B5"/>
    <w:rsid w:val="00292EB7"/>
    <w:rsid w:val="00296227"/>
    <w:rsid w:val="00296F44"/>
    <w:rsid w:val="0029777D"/>
    <w:rsid w:val="002A055E"/>
    <w:rsid w:val="002A1D4E"/>
    <w:rsid w:val="002A2869"/>
    <w:rsid w:val="002B24D6"/>
    <w:rsid w:val="002C41E6"/>
    <w:rsid w:val="002C7AC2"/>
    <w:rsid w:val="002D071A"/>
    <w:rsid w:val="002D34B2"/>
    <w:rsid w:val="002D7637"/>
    <w:rsid w:val="002E17F2"/>
    <w:rsid w:val="002E7CAE"/>
    <w:rsid w:val="002F2771"/>
    <w:rsid w:val="002F37A9"/>
    <w:rsid w:val="002F6288"/>
    <w:rsid w:val="00301CE6"/>
    <w:rsid w:val="0030256B"/>
    <w:rsid w:val="003031E7"/>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2A27"/>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3E55"/>
    <w:rsid w:val="003C7806"/>
    <w:rsid w:val="003D109F"/>
    <w:rsid w:val="003D2478"/>
    <w:rsid w:val="003D3C45"/>
    <w:rsid w:val="003D5B1F"/>
    <w:rsid w:val="003E15FA"/>
    <w:rsid w:val="003E55E4"/>
    <w:rsid w:val="003E74E3"/>
    <w:rsid w:val="003F002B"/>
    <w:rsid w:val="003F05C7"/>
    <w:rsid w:val="003F2CD4"/>
    <w:rsid w:val="003F6BBE"/>
    <w:rsid w:val="004000E8"/>
    <w:rsid w:val="00402E2B"/>
    <w:rsid w:val="004033B5"/>
    <w:rsid w:val="00403673"/>
    <w:rsid w:val="004050EA"/>
    <w:rsid w:val="0040512B"/>
    <w:rsid w:val="00405CA5"/>
    <w:rsid w:val="00407CD3"/>
    <w:rsid w:val="00410134"/>
    <w:rsid w:val="00410B72"/>
    <w:rsid w:val="00410F18"/>
    <w:rsid w:val="00411A71"/>
    <w:rsid w:val="0041263E"/>
    <w:rsid w:val="00413AAC"/>
    <w:rsid w:val="00413E92"/>
    <w:rsid w:val="00421105"/>
    <w:rsid w:val="004242F4"/>
    <w:rsid w:val="00427248"/>
    <w:rsid w:val="00437447"/>
    <w:rsid w:val="00441782"/>
    <w:rsid w:val="00441A92"/>
    <w:rsid w:val="00444F56"/>
    <w:rsid w:val="00446488"/>
    <w:rsid w:val="004517AA"/>
    <w:rsid w:val="00452CAC"/>
    <w:rsid w:val="00454CD8"/>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C653E"/>
    <w:rsid w:val="004D36B1"/>
    <w:rsid w:val="004D3E22"/>
    <w:rsid w:val="004D7EBD"/>
    <w:rsid w:val="004E2680"/>
    <w:rsid w:val="004E28F9"/>
    <w:rsid w:val="004E3032"/>
    <w:rsid w:val="004E462E"/>
    <w:rsid w:val="004E56DC"/>
    <w:rsid w:val="004E76F4"/>
    <w:rsid w:val="004F0B4E"/>
    <w:rsid w:val="004F0B6C"/>
    <w:rsid w:val="004F2078"/>
    <w:rsid w:val="004F4807"/>
    <w:rsid w:val="004F4DA3"/>
    <w:rsid w:val="0050290E"/>
    <w:rsid w:val="00504510"/>
    <w:rsid w:val="00506557"/>
    <w:rsid w:val="0050677A"/>
    <w:rsid w:val="005108D8"/>
    <w:rsid w:val="005116F9"/>
    <w:rsid w:val="005153A7"/>
    <w:rsid w:val="00516F1F"/>
    <w:rsid w:val="005219CF"/>
    <w:rsid w:val="005243A2"/>
    <w:rsid w:val="00534B59"/>
    <w:rsid w:val="00536759"/>
    <w:rsid w:val="00537C62"/>
    <w:rsid w:val="00546970"/>
    <w:rsid w:val="00554192"/>
    <w:rsid w:val="00554E19"/>
    <w:rsid w:val="0056121F"/>
    <w:rsid w:val="00572505"/>
    <w:rsid w:val="00575DA6"/>
    <w:rsid w:val="005769C2"/>
    <w:rsid w:val="00582809"/>
    <w:rsid w:val="00583D71"/>
    <w:rsid w:val="0058569E"/>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D3F5A"/>
    <w:rsid w:val="005E385F"/>
    <w:rsid w:val="005E5B81"/>
    <w:rsid w:val="005F2CB1"/>
    <w:rsid w:val="005F3025"/>
    <w:rsid w:val="005F618C"/>
    <w:rsid w:val="005F70BD"/>
    <w:rsid w:val="0060283C"/>
    <w:rsid w:val="00604F14"/>
    <w:rsid w:val="0061075A"/>
    <w:rsid w:val="00611B83"/>
    <w:rsid w:val="00613257"/>
    <w:rsid w:val="00616640"/>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3E1"/>
    <w:rsid w:val="00650AB9"/>
    <w:rsid w:val="00655733"/>
    <w:rsid w:val="00655ACD"/>
    <w:rsid w:val="00656A92"/>
    <w:rsid w:val="00656DDE"/>
    <w:rsid w:val="0066011D"/>
    <w:rsid w:val="006607C0"/>
    <w:rsid w:val="006613A6"/>
    <w:rsid w:val="006627A2"/>
    <w:rsid w:val="006634E6"/>
    <w:rsid w:val="006655EE"/>
    <w:rsid w:val="00666240"/>
    <w:rsid w:val="00667EE7"/>
    <w:rsid w:val="00670922"/>
    <w:rsid w:val="00670BE1"/>
    <w:rsid w:val="0067218F"/>
    <w:rsid w:val="006741F2"/>
    <w:rsid w:val="00674CC3"/>
    <w:rsid w:val="00675C72"/>
    <w:rsid w:val="006771F9"/>
    <w:rsid w:val="006776D7"/>
    <w:rsid w:val="00681003"/>
    <w:rsid w:val="006817C9"/>
    <w:rsid w:val="00683ECE"/>
    <w:rsid w:val="00692FCC"/>
    <w:rsid w:val="00695FC2"/>
    <w:rsid w:val="00696949"/>
    <w:rsid w:val="00697052"/>
    <w:rsid w:val="006A46FB"/>
    <w:rsid w:val="006A5E28"/>
    <w:rsid w:val="006A6585"/>
    <w:rsid w:val="006A697B"/>
    <w:rsid w:val="006A7AFF"/>
    <w:rsid w:val="006B0E7D"/>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1FC1"/>
    <w:rsid w:val="006F341D"/>
    <w:rsid w:val="006F3CDE"/>
    <w:rsid w:val="006F58D4"/>
    <w:rsid w:val="0070346E"/>
    <w:rsid w:val="00704EDB"/>
    <w:rsid w:val="00706101"/>
    <w:rsid w:val="00707072"/>
    <w:rsid w:val="00707827"/>
    <w:rsid w:val="00707D61"/>
    <w:rsid w:val="00712287"/>
    <w:rsid w:val="00712772"/>
    <w:rsid w:val="007148D3"/>
    <w:rsid w:val="00715B9A"/>
    <w:rsid w:val="00726EA6"/>
    <w:rsid w:val="00727208"/>
    <w:rsid w:val="00727680"/>
    <w:rsid w:val="007348B1"/>
    <w:rsid w:val="00735C95"/>
    <w:rsid w:val="007362A6"/>
    <w:rsid w:val="00736D38"/>
    <w:rsid w:val="00736D7D"/>
    <w:rsid w:val="00737FB0"/>
    <w:rsid w:val="00740E58"/>
    <w:rsid w:val="00743D20"/>
    <w:rsid w:val="007445A0"/>
    <w:rsid w:val="0074524B"/>
    <w:rsid w:val="0074573B"/>
    <w:rsid w:val="00746A5A"/>
    <w:rsid w:val="00747D8B"/>
    <w:rsid w:val="00751228"/>
    <w:rsid w:val="007571E1"/>
    <w:rsid w:val="007604B2"/>
    <w:rsid w:val="00760B0D"/>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4C29"/>
    <w:rsid w:val="007E505B"/>
    <w:rsid w:val="007E7091"/>
    <w:rsid w:val="007F75D5"/>
    <w:rsid w:val="00803FAE"/>
    <w:rsid w:val="0080605F"/>
    <w:rsid w:val="00806EE7"/>
    <w:rsid w:val="008072ED"/>
    <w:rsid w:val="00807786"/>
    <w:rsid w:val="00811FCB"/>
    <w:rsid w:val="008158D6"/>
    <w:rsid w:val="00817196"/>
    <w:rsid w:val="008235DB"/>
    <w:rsid w:val="00824AB4"/>
    <w:rsid w:val="00825C42"/>
    <w:rsid w:val="00825D25"/>
    <w:rsid w:val="00827D6F"/>
    <w:rsid w:val="008376AC"/>
    <w:rsid w:val="008444E8"/>
    <w:rsid w:val="00844E80"/>
    <w:rsid w:val="00846FE7"/>
    <w:rsid w:val="00850FCB"/>
    <w:rsid w:val="00851410"/>
    <w:rsid w:val="00855FA6"/>
    <w:rsid w:val="00856911"/>
    <w:rsid w:val="00860A2F"/>
    <w:rsid w:val="008677FD"/>
    <w:rsid w:val="008706D4"/>
    <w:rsid w:val="00870F8A"/>
    <w:rsid w:val="008719A4"/>
    <w:rsid w:val="00871D23"/>
    <w:rsid w:val="00874312"/>
    <w:rsid w:val="0087437C"/>
    <w:rsid w:val="00875CD7"/>
    <w:rsid w:val="00876B4D"/>
    <w:rsid w:val="00877F18"/>
    <w:rsid w:val="008940FE"/>
    <w:rsid w:val="00894A88"/>
    <w:rsid w:val="00895386"/>
    <w:rsid w:val="008A21FF"/>
    <w:rsid w:val="008A2CE2"/>
    <w:rsid w:val="008A30AC"/>
    <w:rsid w:val="008A44B8"/>
    <w:rsid w:val="008A51A8"/>
    <w:rsid w:val="008A54C7"/>
    <w:rsid w:val="008A77D8"/>
    <w:rsid w:val="008B0483"/>
    <w:rsid w:val="008B120C"/>
    <w:rsid w:val="008B3D4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0D3"/>
    <w:rsid w:val="009053AA"/>
    <w:rsid w:val="00906939"/>
    <w:rsid w:val="00910B7D"/>
    <w:rsid w:val="00911DFB"/>
    <w:rsid w:val="009139D9"/>
    <w:rsid w:val="00914AD8"/>
    <w:rsid w:val="00916079"/>
    <w:rsid w:val="00917CE9"/>
    <w:rsid w:val="00920BF2"/>
    <w:rsid w:val="00922010"/>
    <w:rsid w:val="009241CF"/>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48E3"/>
    <w:rsid w:val="00985253"/>
    <w:rsid w:val="009853B3"/>
    <w:rsid w:val="00985BFD"/>
    <w:rsid w:val="00985D16"/>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9F5223"/>
    <w:rsid w:val="00A031D8"/>
    <w:rsid w:val="00A048A8"/>
    <w:rsid w:val="00A04F49"/>
    <w:rsid w:val="00A13E54"/>
    <w:rsid w:val="00A15745"/>
    <w:rsid w:val="00A17F63"/>
    <w:rsid w:val="00A2193B"/>
    <w:rsid w:val="00A2351A"/>
    <w:rsid w:val="00A264A9"/>
    <w:rsid w:val="00A27785"/>
    <w:rsid w:val="00A30187"/>
    <w:rsid w:val="00A3114C"/>
    <w:rsid w:val="00A3360E"/>
    <w:rsid w:val="00A3448A"/>
    <w:rsid w:val="00A36297"/>
    <w:rsid w:val="00A41E2B"/>
    <w:rsid w:val="00A45B74"/>
    <w:rsid w:val="00A52E1D"/>
    <w:rsid w:val="00A61499"/>
    <w:rsid w:val="00A62A77"/>
    <w:rsid w:val="00A63483"/>
    <w:rsid w:val="00A63577"/>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0AB1"/>
    <w:rsid w:val="00AC2ECD"/>
    <w:rsid w:val="00AC3119"/>
    <w:rsid w:val="00AC49FB"/>
    <w:rsid w:val="00AC5A10"/>
    <w:rsid w:val="00AC7789"/>
    <w:rsid w:val="00AD0AA3"/>
    <w:rsid w:val="00AD3F94"/>
    <w:rsid w:val="00AD4A5A"/>
    <w:rsid w:val="00AE27AC"/>
    <w:rsid w:val="00AE2FEB"/>
    <w:rsid w:val="00AE40E0"/>
    <w:rsid w:val="00AE4DBA"/>
    <w:rsid w:val="00AE4F07"/>
    <w:rsid w:val="00AE64AE"/>
    <w:rsid w:val="00AF0198"/>
    <w:rsid w:val="00AF1C5D"/>
    <w:rsid w:val="00AF42D7"/>
    <w:rsid w:val="00AF4F16"/>
    <w:rsid w:val="00B006FE"/>
    <w:rsid w:val="00B007CB"/>
    <w:rsid w:val="00B02AA9"/>
    <w:rsid w:val="00B02FA3"/>
    <w:rsid w:val="00B03374"/>
    <w:rsid w:val="00B05084"/>
    <w:rsid w:val="00B157F9"/>
    <w:rsid w:val="00B20256"/>
    <w:rsid w:val="00B20D09"/>
    <w:rsid w:val="00B2763F"/>
    <w:rsid w:val="00B27AAC"/>
    <w:rsid w:val="00B30929"/>
    <w:rsid w:val="00B36AE6"/>
    <w:rsid w:val="00B372AA"/>
    <w:rsid w:val="00B40445"/>
    <w:rsid w:val="00B41888"/>
    <w:rsid w:val="00B45A52"/>
    <w:rsid w:val="00B46175"/>
    <w:rsid w:val="00B52D13"/>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3A1"/>
    <w:rsid w:val="00C02A4C"/>
    <w:rsid w:val="00C02CC6"/>
    <w:rsid w:val="00C040F7"/>
    <w:rsid w:val="00C044AB"/>
    <w:rsid w:val="00C05706"/>
    <w:rsid w:val="00C06FA4"/>
    <w:rsid w:val="00C07377"/>
    <w:rsid w:val="00C10478"/>
    <w:rsid w:val="00C12107"/>
    <w:rsid w:val="00C123FD"/>
    <w:rsid w:val="00C130C1"/>
    <w:rsid w:val="00C14D4B"/>
    <w:rsid w:val="00C154BB"/>
    <w:rsid w:val="00C279B5"/>
    <w:rsid w:val="00C27C45"/>
    <w:rsid w:val="00C3719D"/>
    <w:rsid w:val="00C472BD"/>
    <w:rsid w:val="00C54995"/>
    <w:rsid w:val="00C54D41"/>
    <w:rsid w:val="00C60783"/>
    <w:rsid w:val="00C64672"/>
    <w:rsid w:val="00C70697"/>
    <w:rsid w:val="00C72EF4"/>
    <w:rsid w:val="00C75D2F"/>
    <w:rsid w:val="00C767BE"/>
    <w:rsid w:val="00C76E3C"/>
    <w:rsid w:val="00C81568"/>
    <w:rsid w:val="00C87A52"/>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0D9B"/>
    <w:rsid w:val="00CD1188"/>
    <w:rsid w:val="00CD2ED1"/>
    <w:rsid w:val="00CD337B"/>
    <w:rsid w:val="00CD3B1D"/>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4F8E"/>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2441"/>
    <w:rsid w:val="00DE5608"/>
    <w:rsid w:val="00DE58D0"/>
    <w:rsid w:val="00DE654F"/>
    <w:rsid w:val="00DF0B6E"/>
    <w:rsid w:val="00DF15E0"/>
    <w:rsid w:val="00DF37A0"/>
    <w:rsid w:val="00E110E7"/>
    <w:rsid w:val="00E11B20"/>
    <w:rsid w:val="00E17FA2"/>
    <w:rsid w:val="00E22330"/>
    <w:rsid w:val="00E30B5A"/>
    <w:rsid w:val="00E3123D"/>
    <w:rsid w:val="00E31461"/>
    <w:rsid w:val="00E319EE"/>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94B"/>
    <w:rsid w:val="00E64B80"/>
    <w:rsid w:val="00E67C51"/>
    <w:rsid w:val="00E706B6"/>
    <w:rsid w:val="00E72EFC"/>
    <w:rsid w:val="00E758EC"/>
    <w:rsid w:val="00E75D45"/>
    <w:rsid w:val="00E8234C"/>
    <w:rsid w:val="00E83AA9"/>
    <w:rsid w:val="00E85928"/>
    <w:rsid w:val="00E87822"/>
    <w:rsid w:val="00E87DF5"/>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453"/>
    <w:rsid w:val="00EF5787"/>
    <w:rsid w:val="00EF60D0"/>
    <w:rsid w:val="00F00494"/>
    <w:rsid w:val="00F0528D"/>
    <w:rsid w:val="00F06C67"/>
    <w:rsid w:val="00F06DFD"/>
    <w:rsid w:val="00F071D1"/>
    <w:rsid w:val="00F07533"/>
    <w:rsid w:val="00F10629"/>
    <w:rsid w:val="00F15FA5"/>
    <w:rsid w:val="00F209B7"/>
    <w:rsid w:val="00F2376F"/>
    <w:rsid w:val="00F243D8"/>
    <w:rsid w:val="00F25C26"/>
    <w:rsid w:val="00F30828"/>
    <w:rsid w:val="00F313D6"/>
    <w:rsid w:val="00F34647"/>
    <w:rsid w:val="00F40F0C"/>
    <w:rsid w:val="00F43403"/>
    <w:rsid w:val="00F4403E"/>
    <w:rsid w:val="00F4766C"/>
    <w:rsid w:val="00F5060E"/>
    <w:rsid w:val="00F507D1"/>
    <w:rsid w:val="00F519CE"/>
    <w:rsid w:val="00F51ADA"/>
    <w:rsid w:val="00F607C5"/>
    <w:rsid w:val="00F60DEA"/>
    <w:rsid w:val="00F6302A"/>
    <w:rsid w:val="00F64C2B"/>
    <w:rsid w:val="00F651BE"/>
    <w:rsid w:val="00F67A2D"/>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2E36"/>
    <w:rsid w:val="00FD47ED"/>
    <w:rsid w:val="00FD74DB"/>
    <w:rsid w:val="00FD7660"/>
    <w:rsid w:val="00FE0655"/>
    <w:rsid w:val="00FE2365"/>
    <w:rsid w:val="00FE37D7"/>
    <w:rsid w:val="00FE4C7B"/>
    <w:rsid w:val="00FE7336"/>
    <w:rsid w:val="00FE787C"/>
    <w:rsid w:val="00FF3530"/>
    <w:rsid w:val="00FF45A5"/>
    <w:rsid w:val="00FF518A"/>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CD0D9B"/>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D0D9B"/>
    <w:rPr>
      <w:rFonts w:ascii="Arial" w:hAnsi="Arial" w:cs="Arial"/>
      <w:sz w:val="32"/>
      <w:szCs w:val="36"/>
      <w:lang w:val="en-GB" w:eastAsia="zh-CN"/>
    </w:rPr>
  </w:style>
  <w:style w:type="paragraph" w:customStyle="1" w:styleId="B1">
    <w:name w:val="B1"/>
    <w:basedOn w:val="List"/>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references">
    <w:name w:val="references"/>
    <w:rsid w:val="00743D20"/>
    <w:pPr>
      <w:numPr>
        <w:numId w:val="24"/>
      </w:numPr>
      <w:spacing w:after="50" w:line="180" w:lineRule="exact"/>
      <w:jc w:val="both"/>
    </w:pPr>
    <w:rPr>
      <w:rFonts w:ascii="Times New Roman" w:eastAsia="MS Mincho" w:hAnsi="Times New Roman"/>
      <w:noProof/>
      <w:sz w:val="16"/>
      <w:szCs w:val="16"/>
    </w:rPr>
  </w:style>
  <w:style w:type="character" w:styleId="Strong">
    <w:name w:val="Strong"/>
    <w:basedOn w:val="DefaultParagraphFont"/>
    <w:qFormat/>
    <w:rsid w:val="00411A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841700">
      <w:bodyDiv w:val="1"/>
      <w:marLeft w:val="0"/>
      <w:marRight w:val="0"/>
      <w:marTop w:val="0"/>
      <w:marBottom w:val="0"/>
      <w:divBdr>
        <w:top w:val="none" w:sz="0" w:space="0" w:color="auto"/>
        <w:left w:val="none" w:sz="0" w:space="0" w:color="auto"/>
        <w:bottom w:val="none" w:sz="0" w:space="0" w:color="auto"/>
        <w:right w:val="none" w:sz="0" w:space="0" w:color="auto"/>
      </w:divBdr>
    </w:div>
    <w:div w:id="1213425061">
      <w:bodyDiv w:val="1"/>
      <w:marLeft w:val="0"/>
      <w:marRight w:val="0"/>
      <w:marTop w:val="0"/>
      <w:marBottom w:val="0"/>
      <w:divBdr>
        <w:top w:val="none" w:sz="0" w:space="0" w:color="auto"/>
        <w:left w:val="none" w:sz="0" w:space="0" w:color="auto"/>
        <w:bottom w:val="none" w:sz="0" w:space="0" w:color="auto"/>
        <w:right w:val="none" w:sz="0" w:space="0" w:color="auto"/>
      </w:divBdr>
    </w:div>
    <w:div w:id="1414544005">
      <w:bodyDiv w:val="1"/>
      <w:marLeft w:val="0"/>
      <w:marRight w:val="0"/>
      <w:marTop w:val="0"/>
      <w:marBottom w:val="0"/>
      <w:divBdr>
        <w:top w:val="none" w:sz="0" w:space="0" w:color="auto"/>
        <w:left w:val="none" w:sz="0" w:space="0" w:color="auto"/>
        <w:bottom w:val="none" w:sz="0" w:space="0" w:color="auto"/>
        <w:right w:val="none" w:sz="0" w:space="0" w:color="auto"/>
      </w:divBdr>
    </w:div>
    <w:div w:id="1795903913">
      <w:bodyDiv w:val="1"/>
      <w:marLeft w:val="0"/>
      <w:marRight w:val="0"/>
      <w:marTop w:val="0"/>
      <w:marBottom w:val="0"/>
      <w:divBdr>
        <w:top w:val="none" w:sz="0" w:space="0" w:color="auto"/>
        <w:left w:val="none" w:sz="0" w:space="0" w:color="auto"/>
        <w:bottom w:val="none" w:sz="0" w:space="0" w:color="auto"/>
        <w:right w:val="none" w:sz="0" w:space="0" w:color="auto"/>
      </w:divBdr>
    </w:div>
    <w:div w:id="2103334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0.wmf"/><Relationship Id="rId39" Type="http://schemas.openxmlformats.org/officeDocument/2006/relationships/image" Target="media/image16.wmf"/><Relationship Id="rId21" Type="http://schemas.openxmlformats.org/officeDocument/2006/relationships/image" Target="media/image8.w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20.wmf"/><Relationship Id="rId50" Type="http://schemas.openxmlformats.org/officeDocument/2006/relationships/oleObject" Target="embeddings/oleObject17.bin"/><Relationship Id="rId55"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oleObject" Target="embeddings/oleObject33.bin"/><Relationship Id="rId76" Type="http://schemas.openxmlformats.org/officeDocument/2006/relationships/theme" Target="theme/theme1.xml"/><Relationship Id="rId7" Type="http://schemas.openxmlformats.org/officeDocument/2006/relationships/numbering" Target="numbering.xml"/><Relationship Id="rId71" Type="http://schemas.openxmlformats.org/officeDocument/2006/relationships/oleObject" Target="embeddings/oleObject36.bin"/><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oleObject" Target="embeddings/oleObject6.bin"/><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openxmlformats.org/officeDocument/2006/relationships/image" Target="media/image15.wmf"/><Relationship Id="rId40" Type="http://schemas.openxmlformats.org/officeDocument/2006/relationships/oleObject" Target="embeddings/oleObject12.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3.bin"/><Relationship Id="rId66" Type="http://schemas.openxmlformats.org/officeDocument/2006/relationships/oleObject" Target="embeddings/oleObject31.bin"/><Relationship Id="rId7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9.wmf"/><Relationship Id="rId28" Type="http://schemas.openxmlformats.org/officeDocument/2006/relationships/image" Target="media/image11.wmf"/><Relationship Id="rId36" Type="http://schemas.openxmlformats.org/officeDocument/2006/relationships/oleObject" Target="embeddings/oleObject10.bin"/><Relationship Id="rId49" Type="http://schemas.openxmlformats.org/officeDocument/2006/relationships/image" Target="media/image21.wmf"/><Relationship Id="rId57" Type="http://schemas.openxmlformats.org/officeDocument/2006/relationships/oleObject" Target="embeddings/oleObject22.bin"/><Relationship Id="rId61" Type="http://schemas.openxmlformats.org/officeDocument/2006/relationships/oleObject" Target="embeddings/oleObject26.bin"/><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image" Target="media/image12.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5.bin"/><Relationship Id="rId65" Type="http://schemas.openxmlformats.org/officeDocument/2006/relationships/oleObject" Target="embeddings/oleObject30.bin"/><Relationship Id="rId73"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16.bin"/><Relationship Id="rId56"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oleObject" Target="embeddings/oleObject34.bin"/><Relationship Id="rId8" Type="http://schemas.openxmlformats.org/officeDocument/2006/relationships/styles" Target="styles.xml"/><Relationship Id="rId51" Type="http://schemas.openxmlformats.org/officeDocument/2006/relationships/image" Target="media/image22.wmf"/><Relationship Id="rId72" Type="http://schemas.openxmlformats.org/officeDocument/2006/relationships/oleObject" Target="embeddings/oleObject37.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oleObject" Target="embeddings/oleObject4.bin"/><Relationship Id="rId33" Type="http://schemas.openxmlformats.org/officeDocument/2006/relationships/image" Target="media/image13.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oleObject" Target="embeddings/oleObject24.bin"/><Relationship Id="rId67" Type="http://schemas.openxmlformats.org/officeDocument/2006/relationships/oleObject" Target="embeddings/oleObject32.bin"/><Relationship Id="rId20" Type="http://schemas.openxmlformats.org/officeDocument/2006/relationships/oleObject" Target="embeddings/oleObject1.bin"/><Relationship Id="rId41" Type="http://schemas.openxmlformats.org/officeDocument/2006/relationships/image" Target="media/image17.wmf"/><Relationship Id="rId54" Type="http://schemas.openxmlformats.org/officeDocument/2006/relationships/oleObject" Target="embeddings/oleObject19.bin"/><Relationship Id="rId62" Type="http://schemas.openxmlformats.org/officeDocument/2006/relationships/oleObject" Target="embeddings/oleObject27.bin"/><Relationship Id="rId70" Type="http://schemas.openxmlformats.org/officeDocument/2006/relationships/oleObject" Target="embeddings/oleObject35.bin"/><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2.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3.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BD4E7500-CC95-4B5F-A595-5EAC4AC7D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12</TotalTime>
  <Pages>11</Pages>
  <Words>4306</Words>
  <Characters>22828</Characters>
  <Application>Microsoft Office Word</Application>
  <DocSecurity>0</DocSecurity>
  <Lines>190</Lines>
  <Paragraphs>54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11</cp:revision>
  <cp:lastPrinted>2008-01-31T15:09:00Z</cp:lastPrinted>
  <dcterms:created xsi:type="dcterms:W3CDTF">2017-10-02T18:48:00Z</dcterms:created>
  <dcterms:modified xsi:type="dcterms:W3CDTF">2017-10-02T19:19:00Z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